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body>
    <w:p w:rsidR="00401409" w:rsidRPr="00E81DB2" w:rsidRDefault="00401409" w:rsidP="00E81DB2">
      <w:pPr>
        <w:spacing w:after="0" w:line="240" w:lineRule="auto"/>
        <w:rPr>
          <w:rFonts w:ascii="ALFABET98" w:hAnsi="ALFABET98"/>
          <w:color w:val="000000"/>
          <w:sz w:val="16"/>
          <w:szCs w:val="16"/>
          <w:lang w:eastAsia="tr-TR"/>
        </w:rPr>
      </w:pPr>
      <w:r w:rsidRPr="00E81DB2">
        <w:rPr>
          <w:rFonts w:ascii="Verdana" w:hAnsi="Verdana"/>
          <w:color w:val="000000"/>
          <w:sz w:val="16"/>
          <w:szCs w:val="16"/>
          <w:lang w:eastAsia="tr-TR"/>
        </w:rPr>
        <w:t> </w:t>
      </w:r>
      <w:r w:rsidRPr="00E81DB2">
        <w:rPr>
          <w:rFonts w:ascii="ALFABET98" w:hAnsi="ALFABET98"/>
          <w:color w:val="000000"/>
          <w:sz w:val="16"/>
          <w:szCs w:val="16"/>
          <w:lang w:eastAsia="tr-TR"/>
        </w:rPr>
        <w:t xml:space="preserve"> </w:t>
      </w:r>
    </w:p>
    <w:tbl>
      <w:tblPr>
        <w:tblW w:w="5000" w:type="pct"/>
        <w:jc w:val="center"/>
        <w:tblCellSpacing w:w="0" w:type="dxa"/>
        <w:tblInd w:w="30" w:type="dxa"/>
        <w:tblBorders>
          <w:top w:val="single" w:sz="6" w:space="0" w:color="0B198C"/>
          <w:left w:val="single" w:sz="6" w:space="0" w:color="0B198C"/>
          <w:bottom w:val="single" w:sz="6" w:space="0" w:color="0B198C"/>
          <w:right w:val="single" w:sz="6" w:space="0" w:color="0B198C"/>
        </w:tblBorders>
        <w:tblCellMar>
          <w:top w:w="90" w:type="dxa"/>
          <w:left w:w="90" w:type="dxa"/>
          <w:bottom w:w="90" w:type="dxa"/>
          <w:right w:w="90" w:type="dxa"/>
        </w:tblCellMar>
        <w:tblLook w:val="00A0"/>
      </w:tblPr>
      <w:tblGrid>
        <w:gridCol w:w="4392"/>
      </w:tblGrid>
      <w:tr w:rsidR="00401409" w:rsidRPr="009C6661" w:rsidTr="00E81DB2">
        <w:trPr>
          <w:tblCellSpacing w:w="0" w:type="dxa"/>
          <w:jc w:val="center"/>
        </w:trPr>
        <w:tc>
          <w:tcPr>
            <w:tcW w:w="5000" w:type="pct"/>
            <w:tcBorders>
              <w:top w:val="single" w:sz="6" w:space="0" w:color="0B198C"/>
              <w:bottom w:val="single" w:sz="6" w:space="0" w:color="0B198C"/>
              <w:right w:val="single" w:sz="6" w:space="0" w:color="D1D1E1"/>
            </w:tcBorders>
            <w:shd w:val="clear" w:color="auto" w:fill="F5F5FF"/>
          </w:tcPr>
          <w:p w:rsidR="00401409" w:rsidRPr="00E81DB2" w:rsidRDefault="00401409" w:rsidP="00E81DB2">
            <w:pPr>
              <w:spacing w:after="0" w:line="240" w:lineRule="auto"/>
              <w:rPr>
                <w:rFonts w:ascii="ALFABET98" w:hAnsi="ALFABET98"/>
                <w:color w:val="000000"/>
                <w:sz w:val="16"/>
                <w:szCs w:val="16"/>
                <w:lang w:eastAsia="tr-TR"/>
              </w:rPr>
            </w:pPr>
            <w:r w:rsidRPr="009C6661">
              <w:rPr>
                <w:rFonts w:ascii="ALFABET98" w:hAnsi="ALFABET98"/>
                <w:noProof/>
                <w:color w:val="000000"/>
                <w:sz w:val="16"/>
                <w:szCs w:val="1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9" o:spid="_x0000_i1025" type="#_x0000_t75" alt="Standart" style="width:12pt;height:12pt;visibility:visible">
                  <v:imagedata r:id="rId4" o:title=""/>
                </v:shape>
              </w:pict>
            </w:r>
            <w:r w:rsidRPr="00E81DB2">
              <w:rPr>
                <w:rFonts w:ascii="ALFABET98 Tur" w:hAnsi="ALFABET98 Tur"/>
                <w:b/>
                <w:bCs/>
                <w:color w:val="000000"/>
                <w:sz w:val="16"/>
                <w:szCs w:val="16"/>
                <w:lang w:eastAsia="tr-TR"/>
              </w:rPr>
              <w:t>Noktalama İşaretleri Nerede Kullanılır</w:t>
            </w:r>
            <w:r w:rsidRPr="00E81DB2">
              <w:rPr>
                <w:rFonts w:ascii="ALFABET98" w:hAnsi="ALFABET98"/>
                <w:color w:val="000000"/>
                <w:sz w:val="16"/>
                <w:szCs w:val="16"/>
                <w:lang w:eastAsia="tr-TR"/>
              </w:rPr>
              <w:t xml:space="preserve"> </w:t>
            </w:r>
          </w:p>
          <w:p w:rsidR="00401409" w:rsidRPr="00E81DB2" w:rsidRDefault="00401409" w:rsidP="00E81DB2">
            <w:pPr>
              <w:spacing w:after="0" w:line="240" w:lineRule="auto"/>
              <w:rPr>
                <w:rFonts w:ascii="ALFABET98" w:hAnsi="ALFABET98"/>
                <w:color w:val="000000"/>
                <w:sz w:val="16"/>
                <w:szCs w:val="16"/>
                <w:lang w:eastAsia="tr-TR"/>
              </w:rPr>
            </w:pPr>
            <w:r w:rsidRPr="003A2979">
              <w:rPr>
                <w:rFonts w:ascii="ALFABET98" w:hAnsi="ALFABET98"/>
                <w:color w:val="000000"/>
                <w:sz w:val="16"/>
                <w:szCs w:val="16"/>
                <w:lang w:eastAsia="tr-TR"/>
              </w:rPr>
              <w:pict>
                <v:rect id="_x0000_i1026" style="width:0;height:.75pt" o:hralign="center" o:hrstd="t" o:hrnoshade="t" o:hr="t" fillcolor="#d1d1e1" stroked="f"/>
              </w:pict>
            </w:r>
          </w:p>
          <w:p w:rsidR="00401409" w:rsidRPr="00E81DB2" w:rsidRDefault="00401409" w:rsidP="00E81DB2">
            <w:pPr>
              <w:spacing w:after="0" w:line="240" w:lineRule="auto"/>
              <w:rPr>
                <w:rFonts w:ascii="ALFABET98" w:hAnsi="ALFABET98"/>
                <w:color w:val="000000"/>
                <w:sz w:val="16"/>
                <w:szCs w:val="16"/>
                <w:lang w:eastAsia="tr-TR"/>
              </w:rPr>
            </w:pPr>
            <w:r w:rsidRPr="00E81DB2">
              <w:rPr>
                <w:rFonts w:ascii="ALFABET98 Tur" w:hAnsi="ALFABET98 Tur"/>
                <w:b/>
                <w:bCs/>
                <w:color w:val="FF0000"/>
                <w:sz w:val="16"/>
                <w:szCs w:val="16"/>
                <w:lang w:eastAsia="tr-TR"/>
              </w:rPr>
              <w:t>Noktalama İşaretleri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Türk Dil Kurumunun İmla Kılavuzu'na göre Türkçede kullanılması gerekli noktalama işaretleri. </w:t>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Nokta (.)</w:t>
            </w:r>
            <w:r w:rsidRPr="00E81DB2">
              <w:rPr>
                <w:rFonts w:ascii="ALFABET98 Tur" w:hAnsi="ALFABET98 Tur"/>
                <w:b/>
                <w:bCs/>
                <w:color w:val="000000"/>
                <w:sz w:val="16"/>
                <w:szCs w:val="16"/>
                <w:lang w:eastAsia="tr-TR"/>
              </w:rPr>
              <w:br/>
              <w:t>1- Cümle sonlarında kullanılır. Belli bir duraklama yapılacağım gösterir.(Cümle yazdırıldı.)</w:t>
            </w:r>
            <w:r w:rsidRPr="00E81DB2">
              <w:rPr>
                <w:rFonts w:ascii="ALFABET98 Tur" w:hAnsi="ALFABET98 Tur"/>
                <w:b/>
                <w:bCs/>
                <w:color w:val="000000"/>
                <w:sz w:val="16"/>
                <w:szCs w:val="16"/>
                <w:lang w:eastAsia="tr-TR"/>
              </w:rPr>
              <w:br/>
              <w:t>2- Şiir, kitap, gazete, dergi, yazı başlıklarından sonra nokta kullanılmaz. Bölüm başlıklarından sonra da kullanılmaz.</w:t>
            </w:r>
            <w:r w:rsidRPr="00E81DB2">
              <w:rPr>
                <w:rFonts w:ascii="ALFABET98 Tur" w:hAnsi="ALFABET98 Tur"/>
                <w:b/>
                <w:bCs/>
                <w:color w:val="000000"/>
                <w:sz w:val="16"/>
                <w:szCs w:val="16"/>
                <w:lang w:eastAsia="tr-TR"/>
              </w:rPr>
              <w:br/>
              <w:t>Büyük Nutuk Gün Eksilmesin Penceremden Giriş V. Bölüm</w:t>
            </w:r>
            <w:r w:rsidRPr="00E81DB2">
              <w:rPr>
                <w:rFonts w:ascii="ALFABET98 Tur" w:hAnsi="ALFABET98 Tur"/>
                <w:b/>
                <w:bCs/>
                <w:color w:val="000000"/>
                <w:sz w:val="16"/>
                <w:szCs w:val="16"/>
                <w:lang w:eastAsia="tr-TR"/>
              </w:rPr>
              <w:br/>
              <w:t>Başlıklardan sonra satır başı yapılmamış, söze açıklamayla devam edilmişse nokta kullanılır. (Zamir çeşitleri: Kişi zamiri, işaret zamiri, soru zamiri)</w:t>
            </w:r>
            <w:r w:rsidRPr="00E81DB2">
              <w:rPr>
                <w:rFonts w:ascii="ALFABET98 Tur" w:hAnsi="ALFABET98 Tur"/>
                <w:b/>
                <w:bCs/>
                <w:color w:val="000000"/>
                <w:sz w:val="16"/>
                <w:szCs w:val="16"/>
                <w:lang w:eastAsia="tr-TR"/>
              </w:rPr>
              <w:br/>
              <w:t xml:space="preserve">3- Kurum ve kuruluş isimlerinden sonra nokta kullanılmaz. Sait Çiftçi Dispanseri Müdür Yıldız Sineması) </w:t>
            </w:r>
            <w:r w:rsidRPr="00E81DB2">
              <w:rPr>
                <w:rFonts w:ascii="ALFABET98 Tur" w:hAnsi="ALFABET98 Tur"/>
                <w:b/>
                <w:bCs/>
                <w:color w:val="000000"/>
                <w:sz w:val="16"/>
                <w:szCs w:val="16"/>
                <w:lang w:eastAsia="tr-TR"/>
              </w:rPr>
              <w:br/>
              <w:t>4- Sık geçen kısaltmalarda nokta kullanılır. (Prof. Dr. T.C.) Ancak kimi kısaltmalarda nokta kullanılmaz. TBMM AET NATO TDK cm kg l fe</w:t>
            </w:r>
            <w:r w:rsidRPr="00E81DB2">
              <w:rPr>
                <w:rFonts w:ascii="ALFABET98 Tur" w:hAnsi="ALFABET98 Tur"/>
                <w:b/>
                <w:bCs/>
                <w:color w:val="000000"/>
                <w:sz w:val="16"/>
                <w:szCs w:val="16"/>
                <w:lang w:eastAsia="tr-TR"/>
              </w:rPr>
              <w:br/>
              <w:t>5- Sıra bildirmek için sayılardan sonra konur. II. Mehmet III. Selim 5. Cadde XX. yüzyıl Sıra bildiren sayılarda l'nci (birinci) biçimindeki yazılışlar kısaltma sayılmaz.</w:t>
            </w:r>
            <w:r w:rsidRPr="00E81DB2">
              <w:rPr>
                <w:rFonts w:ascii="ALFABET98 Tur" w:hAnsi="ALFABET98 Tur"/>
                <w:b/>
                <w:bCs/>
                <w:color w:val="000000"/>
                <w:sz w:val="16"/>
                <w:szCs w:val="16"/>
                <w:lang w:eastAsia="tr-TR"/>
              </w:rPr>
              <w:br/>
              <w:t>6- Tarihleri yazmada gün, ay ve yılı ayırmak için aralarına konur. 9.X1I.1986, 1.3.1967. Tarihlerde ay adları yazıyla</w:t>
            </w:r>
            <w:r w:rsidRPr="00E81DB2">
              <w:rPr>
                <w:rFonts w:ascii="ALFABET98 Tur" w:hAnsi="ALFABET98 Tur"/>
                <w:b/>
                <w:bCs/>
                <w:color w:val="000000"/>
                <w:sz w:val="16"/>
                <w:szCs w:val="16"/>
                <w:lang w:eastAsia="tr-TR"/>
              </w:rPr>
              <w:br/>
              <w:t>olursa ay adlarından önce ve sonra nokta kullanılmaz. 23 Nisan 1920 7. Saat ve dakikaları ayırmak için kullanılır.</w:t>
            </w:r>
            <w:r w:rsidRPr="00E81DB2">
              <w:rPr>
                <w:rFonts w:ascii="ALFABET98 Tur" w:hAnsi="ALFABET98 Tur"/>
                <w:b/>
                <w:bCs/>
                <w:color w:val="000000"/>
                <w:sz w:val="16"/>
                <w:szCs w:val="16"/>
                <w:lang w:eastAsia="tr-TR"/>
              </w:rPr>
              <w:br/>
              <w:t>Okul saat 8.30'da başlar.</w:t>
            </w:r>
            <w:r w:rsidRPr="00E81DB2">
              <w:rPr>
                <w:rFonts w:ascii="ALFABET98 Tur" w:hAnsi="ALFABET98 Tur"/>
                <w:b/>
                <w:bCs/>
                <w:color w:val="000000"/>
                <w:sz w:val="16"/>
                <w:szCs w:val="16"/>
                <w:lang w:eastAsia="tr-TR"/>
              </w:rPr>
              <w:br/>
              <w:t>8- Kelimelerin bir veya birkaç harfi alınarak yapılan kısaltmalarda kullanılır. Psikol. şok. sos. sp. snt.</w:t>
            </w:r>
            <w:r w:rsidRPr="00E81DB2">
              <w:rPr>
                <w:rFonts w:ascii="ALFABET98 Tur" w:hAnsi="ALFABET98 Tur"/>
                <w:b/>
                <w:bCs/>
                <w:color w:val="000000"/>
                <w:sz w:val="16"/>
                <w:szCs w:val="16"/>
                <w:lang w:eastAsia="tr-TR"/>
              </w:rPr>
              <w:br/>
              <w:t>9- Sıra göstermek için satır başlarına konan harflerden ve sayılardan sonra kullanılır. a, b. 1.1. A. B.</w:t>
            </w:r>
            <w:r w:rsidRPr="00E81DB2">
              <w:rPr>
                <w:rFonts w:ascii="ALFABET98 Tur" w:hAnsi="ALFABET98 Tur"/>
                <w:b/>
                <w:bCs/>
                <w:color w:val="000000"/>
                <w:sz w:val="16"/>
                <w:szCs w:val="16"/>
                <w:lang w:eastAsia="tr-TR"/>
              </w:rPr>
              <w:br/>
              <w:t>10-Üçlü gruplara ayrılarak yazılan büyük sayılarda gruplar arasına konur. 8.375.562, 27.870.197. Gruplara ayrılan sayılarda nokta kullanılmayabilir.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Virgül (,)</w:t>
            </w:r>
            <w:r w:rsidRPr="00E81DB2">
              <w:rPr>
                <w:rFonts w:ascii="ALFABET98 Tur" w:hAnsi="ALFABET98 Tur"/>
                <w:b/>
                <w:bCs/>
                <w:color w:val="000000"/>
                <w:sz w:val="16"/>
                <w:szCs w:val="16"/>
                <w:lang w:eastAsia="tr-TR"/>
              </w:rPr>
              <w:br/>
              <w:t>1-Yazıda arka arkaya gelen eş görevli kelimeler arasına konur. Ali, Mahmut ve Veli samimi arkadaştırlar.</w:t>
            </w:r>
            <w:r w:rsidRPr="00E81DB2">
              <w:rPr>
                <w:rFonts w:ascii="ALFABET98 Tur" w:hAnsi="ALFABET98 Tur"/>
                <w:b/>
                <w:bCs/>
                <w:color w:val="000000"/>
                <w:sz w:val="16"/>
                <w:szCs w:val="16"/>
                <w:lang w:eastAsia="tr-TR"/>
              </w:rPr>
              <w:br/>
              <w:t>2- Eş görevli cümleler arasına konur. Hızla içeri girdi, çantasını aldı.</w:t>
            </w:r>
            <w:r w:rsidRPr="00E81DB2">
              <w:rPr>
                <w:rFonts w:ascii="ALFABET98 Tur" w:hAnsi="ALFABET98 Tur"/>
                <w:b/>
                <w:bCs/>
                <w:color w:val="000000"/>
                <w:sz w:val="16"/>
                <w:szCs w:val="16"/>
                <w:lang w:eastAsia="tr-TR"/>
              </w:rPr>
              <w:br/>
              <w:t>3- Cümle içindeki ara sözleri ayırmak için kullanılır. Bütün okullar, İstanbul Lisesi hariç, eylül sonunda açılıyor.</w:t>
            </w:r>
            <w:r w:rsidRPr="00E81DB2">
              <w:rPr>
                <w:rFonts w:ascii="ALFABET98 Tur" w:hAnsi="ALFABET98 Tur"/>
                <w:b/>
                <w:bCs/>
                <w:color w:val="000000"/>
                <w:sz w:val="16"/>
                <w:szCs w:val="16"/>
                <w:lang w:eastAsia="tr-TR"/>
              </w:rPr>
              <w:br/>
              <w:t>4- Cümle içinde özel olarak vurgu yapılması gereken kelimeden sonra kullanılır. Böylece, her istediğini almış oldu.</w:t>
            </w:r>
            <w:r w:rsidRPr="00E81DB2">
              <w:rPr>
                <w:rFonts w:ascii="ALFABET98 Tur" w:hAnsi="ALFABET98 Tur"/>
                <w:b/>
                <w:bCs/>
                <w:color w:val="000000"/>
                <w:sz w:val="16"/>
                <w:szCs w:val="16"/>
                <w:lang w:eastAsia="tr-TR"/>
              </w:rPr>
              <w:br/>
              <w:t>5- Sayılarda ondalık bölümleri ayırmak için kullanılır. 45,9 999,9 13,5 587,3</w:t>
            </w:r>
            <w:r w:rsidRPr="00E81DB2">
              <w:rPr>
                <w:rFonts w:ascii="ALFABET98 Tur" w:hAnsi="ALFABET98 Tur"/>
                <w:b/>
                <w:bCs/>
                <w:color w:val="000000"/>
                <w:sz w:val="16"/>
                <w:szCs w:val="16"/>
                <w:lang w:eastAsia="tr-TR"/>
              </w:rPr>
              <w:br/>
              <w:t>6- Çok uzun cümlelerde özneden sonra kullanılır. 7.Tekrarlanan kelimeler arasına konur.Akşam,yine akşam.-A.Haşim.Ancak, ikilemelerde kelimeler arasına virgül konmaz. Akşam akşam, bata çıka.</w:t>
            </w:r>
            <w:r w:rsidRPr="00E81DB2">
              <w:rPr>
                <w:rFonts w:ascii="ALFABET98 Tur" w:hAnsi="ALFABET98 Tur"/>
                <w:b/>
                <w:bCs/>
                <w:color w:val="000000"/>
                <w:sz w:val="16"/>
                <w:szCs w:val="16"/>
                <w:lang w:eastAsia="tr-TR"/>
              </w:rPr>
              <w:br/>
              <w:t>8- Hitap kelimelerinden sonra konur. Sayın Başkan, Sevgili kardeşim,</w:t>
            </w:r>
            <w:r w:rsidRPr="00E81DB2">
              <w:rPr>
                <w:rFonts w:ascii="ALFABET98 Tur" w:hAnsi="ALFABET98 Tur"/>
                <w:b/>
                <w:bCs/>
                <w:color w:val="000000"/>
                <w:sz w:val="16"/>
                <w:szCs w:val="16"/>
                <w:lang w:eastAsia="tr-TR"/>
              </w:rPr>
              <w:br/>
              <w:t>9- Ve, veya bağlaçlarından önce ve sonra virgül kullanılmaz.Oradan buraya gelen ve gidenlerin arkası kesilmiyordu.</w:t>
            </w:r>
            <w:r w:rsidRPr="00E81DB2">
              <w:rPr>
                <w:rFonts w:ascii="ALFABET98 Tur" w:hAnsi="ALFABET98 Tur"/>
                <w:b/>
                <w:bCs/>
                <w:color w:val="000000"/>
                <w:sz w:val="16"/>
                <w:szCs w:val="16"/>
                <w:lang w:eastAsia="tr-TR"/>
              </w:rPr>
              <w:br/>
              <w:t>10-Bir düşünceyi kabul veya kabul etmeme sözlerinden sonra kullanılır.Hayır, sizin gibi düşünmüyorum. Evet, sizi dinliyorum.'</w:t>
            </w:r>
            <w:r w:rsidRPr="00E81DB2">
              <w:rPr>
                <w:rFonts w:ascii="ALFABET98 Tur" w:hAnsi="ALFABET98 Tur"/>
                <w:b/>
                <w:bCs/>
                <w:color w:val="000000"/>
                <w:sz w:val="16"/>
                <w:szCs w:val="16"/>
                <w:lang w:eastAsia="tr-TR"/>
              </w:rPr>
              <w:br/>
              <w:t>11-Yazışmalarda yer isimlerini tarihlerden ayırmak için kullanılır.</w:t>
            </w:r>
            <w:r w:rsidRPr="00E81DB2">
              <w:rPr>
                <w:rFonts w:ascii="ALFABET98 Tur" w:hAnsi="ALFABET98 Tur"/>
                <w:b/>
                <w:bCs/>
                <w:color w:val="000000"/>
                <w:sz w:val="16"/>
                <w:szCs w:val="16"/>
                <w:lang w:eastAsia="tr-TR"/>
              </w:rPr>
              <w:br/>
              <w:t>Beşiktaş, 9 Aralık 1986, Ankara, 3 Mayıs 1960.</w:t>
            </w:r>
            <w:r w:rsidRPr="00E81DB2">
              <w:rPr>
                <w:rFonts w:ascii="ALFABET98 Tur" w:hAnsi="ALFABET98 Tur"/>
                <w:b/>
                <w:bCs/>
                <w:color w:val="000000"/>
                <w:sz w:val="16"/>
                <w:szCs w:val="16"/>
                <w:lang w:eastAsia="tr-TR"/>
              </w:rPr>
              <w:br/>
              <w:t>12-Ünlem grubu oluşturmak için cümlede ünlem gibi kullanılan kelimeden sonra konur, ünlem ise cümle sonuna alınır.</w:t>
            </w:r>
            <w:r w:rsidRPr="00E81DB2">
              <w:rPr>
                <w:rFonts w:ascii="ALFABET98 Tur" w:hAnsi="ALFABET98 Tur"/>
                <w:b/>
                <w:bCs/>
                <w:color w:val="000000"/>
                <w:sz w:val="16"/>
                <w:szCs w:val="16"/>
                <w:lang w:eastAsia="tr-TR"/>
              </w:rPr>
              <w:br/>
              <w:t>Arkadaş, yurduma alçakları uğratma sakın!</w:t>
            </w:r>
            <w:r w:rsidRPr="00E81DB2">
              <w:rPr>
                <w:rFonts w:ascii="ALFABET98 Tur" w:hAnsi="ALFABET98 Tur"/>
                <w:b/>
                <w:bCs/>
                <w:color w:val="000000"/>
                <w:sz w:val="16"/>
                <w:szCs w:val="16"/>
                <w:lang w:eastAsia="tr-TR"/>
              </w:rPr>
              <w:br/>
              <w:t>13- Sayıların yazılışında, kesirleri ayırmak için konur. 38, 6 19,5 0,25</w:t>
            </w:r>
            <w:r w:rsidRPr="00E81DB2">
              <w:rPr>
                <w:rFonts w:ascii="ALFABET98 Tur" w:hAnsi="ALFABET98 Tur"/>
                <w:b/>
                <w:bCs/>
                <w:color w:val="000000"/>
                <w:sz w:val="16"/>
                <w:szCs w:val="16"/>
                <w:lang w:eastAsia="tr-TR"/>
              </w:rPr>
              <w:br/>
              <w:t>14- Biyografik künyelerde yazar, eser, basım evi vb. maddelerden sonra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 xml:space="preserve">Noktalı virgül </w:t>
            </w:r>
            <w:r w:rsidRPr="00E81DB2">
              <w:rPr>
                <w:rFonts w:ascii="ALFABET98 Tur" w:hAnsi="ALFABET98 Tur"/>
                <w:b/>
                <w:bCs/>
                <w:color w:val="000000"/>
                <w:sz w:val="16"/>
                <w:szCs w:val="16"/>
                <w:lang w:eastAsia="tr-TR"/>
              </w:rPr>
              <w:br/>
              <w:t>1-Şekil ve anlamca bağları bulunan cümleleri ayırmak için kullanılır.</w:t>
            </w:r>
            <w:r w:rsidRPr="00E81DB2">
              <w:rPr>
                <w:rFonts w:ascii="ALFABET98 Tur" w:hAnsi="ALFABET98 Tur"/>
                <w:b/>
                <w:bCs/>
                <w:color w:val="000000"/>
                <w:sz w:val="16"/>
                <w:szCs w:val="16"/>
                <w:lang w:eastAsia="tr-TR"/>
              </w:rPr>
              <w:br/>
              <w:t>At ölür, meydan kalır; yiğit ölür, şan kalır.</w:t>
            </w:r>
            <w:r w:rsidRPr="00E81DB2">
              <w:rPr>
                <w:rFonts w:ascii="ALFABET98 Tur" w:hAnsi="ALFABET98 Tur"/>
                <w:b/>
                <w:bCs/>
                <w:color w:val="000000"/>
                <w:sz w:val="16"/>
                <w:szCs w:val="16"/>
                <w:lang w:eastAsia="tr-TR"/>
              </w:rPr>
              <w:br/>
              <w:t>2- Cümle içinde aynı değerde olup virgül ile ayrılmış türleri, grupları ayırmak için kullanılır.</w:t>
            </w:r>
            <w:r w:rsidRPr="00E81DB2">
              <w:rPr>
                <w:rFonts w:ascii="ALFABET98 Tur" w:hAnsi="ALFABET98 Tur"/>
                <w:b/>
                <w:bCs/>
                <w:color w:val="000000"/>
                <w:sz w:val="16"/>
                <w:szCs w:val="16"/>
                <w:lang w:eastAsia="tr-TR"/>
              </w:rPr>
              <w:br/>
              <w:t>Sınıfın öğrencilerinden Ali, Hasan ve Veli 3-A sınıfına;</w:t>
            </w:r>
            <w:r w:rsidRPr="00E81DB2">
              <w:rPr>
                <w:rFonts w:ascii="ALFABET98 Tur" w:hAnsi="ALFABET98 Tur"/>
                <w:b/>
                <w:bCs/>
                <w:color w:val="000000"/>
                <w:sz w:val="16"/>
                <w:szCs w:val="16"/>
                <w:lang w:eastAsia="tr-TR"/>
              </w:rPr>
              <w:br/>
              <w:t>Murat, Mehmet, Onur da 3-B sınıfına gönderildiler. Olan oldu, iş işten geçti; gelmese de olur.</w:t>
            </w:r>
            <w:r w:rsidRPr="00E81DB2">
              <w:rPr>
                <w:rFonts w:ascii="ALFABET98 Tur" w:hAnsi="ALFABET98 Tur"/>
                <w:b/>
                <w:bCs/>
                <w:color w:val="000000"/>
                <w:sz w:val="16"/>
                <w:szCs w:val="16"/>
                <w:lang w:eastAsia="tr-TR"/>
              </w:rPr>
              <w:br/>
              <w:t>3- Virgülle ayrılmış örnekleri farklı örneklerden ayırmak için konur.</w:t>
            </w:r>
            <w:r w:rsidRPr="00E81DB2">
              <w:rPr>
                <w:rFonts w:ascii="ALFABET98 Tur" w:hAnsi="ALFABET98 Tur"/>
                <w:b/>
                <w:bCs/>
                <w:color w:val="000000"/>
                <w:sz w:val="16"/>
                <w:szCs w:val="16"/>
                <w:lang w:eastAsia="tr-TR"/>
              </w:rPr>
              <w:br/>
              <w:t>İtalya, İngiltere, Fransa; Roma, Londra, Paris.</w:t>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 xml:space="preserve">İki nokta </w:t>
            </w:r>
            <w:r w:rsidRPr="00E81DB2">
              <w:rPr>
                <w:rFonts w:ascii="ALFABET98" w:hAnsi="ALFABET98"/>
                <w:b/>
                <w:bCs/>
                <w:color w:val="000000"/>
                <w:sz w:val="16"/>
                <w:szCs w:val="16"/>
                <w:lang w:eastAsia="tr-TR"/>
              </w:rPr>
              <w:br/>
              <w:t xml:space="preserve">1- Bir cümlenin sonunda </w:t>
            </w:r>
            <w:r w:rsidRPr="00E81DB2">
              <w:rPr>
                <w:rFonts w:ascii="ALFABET98 Tur" w:hAnsi="ALFABET98 Tur"/>
                <w:b/>
                <w:bCs/>
                <w:color w:val="000000"/>
                <w:sz w:val="16"/>
                <w:szCs w:val="16"/>
                <w:lang w:eastAsia="tr-TR"/>
              </w:rPr>
              <w:t>açıklama yapılacaksa, örnek verilecekse konur.</w:t>
            </w:r>
            <w:r w:rsidRPr="00E81DB2">
              <w:rPr>
                <w:rFonts w:ascii="ALFABET98 Tur" w:hAnsi="ALFABET98 Tur"/>
                <w:b/>
                <w:bCs/>
                <w:color w:val="000000"/>
                <w:sz w:val="16"/>
                <w:szCs w:val="16"/>
                <w:lang w:eastAsia="tr-TR"/>
              </w:rPr>
              <w:br/>
              <w:t>Başarmanız için bir tek şart vardır: Çalışmak. İnce sesli harflerimiz şunlardır: e, i, ü, ö.</w:t>
            </w:r>
            <w:r w:rsidRPr="00E81DB2">
              <w:rPr>
                <w:rFonts w:ascii="ALFABET98 Tur" w:hAnsi="ALFABET98 Tur"/>
                <w:b/>
                <w:bCs/>
                <w:color w:val="000000"/>
                <w:sz w:val="16"/>
                <w:szCs w:val="16"/>
                <w:lang w:eastAsia="tr-TR"/>
              </w:rPr>
              <w:br/>
              <w:t>2- İki noktadan sonra gelen açıklama bağımsız bir cümle ile başlıyorsa, cümlenin ilk kelimesi büyük yazılır. Annesi merak ederek sordu: Bu çalışmadan kırık mı aldin?</w:t>
            </w:r>
            <w:r w:rsidRPr="00E81DB2">
              <w:rPr>
                <w:rFonts w:ascii="ALFABET98 Tur" w:hAnsi="ALFABET98 Tur"/>
                <w:b/>
                <w:bCs/>
                <w:color w:val="000000"/>
                <w:sz w:val="16"/>
                <w:szCs w:val="16"/>
                <w:lang w:eastAsia="tr-TR"/>
              </w:rPr>
              <w:br/>
              <w:t>3- İki nokta işaretinden sonra örnekler sıralanacaksa ilk kelimenin birinci harfi küçük yazılır. Sınıfın hali şöyleydi: kırık iki masa, yerde sandalyeler.</w:t>
            </w:r>
            <w:r w:rsidRPr="00E81DB2">
              <w:rPr>
                <w:rFonts w:ascii="ALFABET98 Tur" w:hAnsi="ALFABET98 Tur"/>
                <w:b/>
                <w:bCs/>
                <w:color w:val="000000"/>
                <w:sz w:val="16"/>
                <w:szCs w:val="16"/>
                <w:lang w:eastAsia="tr-TR"/>
              </w:rPr>
              <w:br/>
              <w:t>4- Kataloglarda yazar adları ile eser adları arasına konur. (Yahya Kemal Beyatlı: Eski Şiirin Rüzgarıyla, Kendi Gök Kubbemiz).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Üç nokta (...)</w:t>
            </w:r>
            <w:r w:rsidRPr="00E81DB2">
              <w:rPr>
                <w:rFonts w:ascii="ALFABET98 Tur" w:hAnsi="ALFABET98 Tur"/>
                <w:b/>
                <w:bCs/>
                <w:color w:val="000000"/>
                <w:sz w:val="16"/>
                <w:szCs w:val="16"/>
                <w:lang w:eastAsia="tr-TR"/>
              </w:rPr>
              <w:br/>
              <w:t>1- Bir sebeple bitirilmemiş cümlelerin sonuna konur. Burada kırlar o kadar güzel ki...</w:t>
            </w:r>
            <w:r w:rsidRPr="00E81DB2">
              <w:rPr>
                <w:rFonts w:ascii="ALFABET98 Tur" w:hAnsi="ALFABET98 Tur"/>
                <w:b/>
                <w:bCs/>
                <w:color w:val="000000"/>
                <w:sz w:val="16"/>
                <w:szCs w:val="16"/>
                <w:lang w:eastAsia="tr-TR"/>
              </w:rPr>
              <w:br/>
              <w:t>2- Açıkça yazılması istenmeyen kişi ve yer adları yerine kullanılır. Onun A... geldiğini kimse bilmiyordu.</w:t>
            </w:r>
            <w:r w:rsidRPr="00E81DB2">
              <w:rPr>
                <w:rFonts w:ascii="ALFABET98 Tur" w:hAnsi="ALFABET98 Tur"/>
                <w:b/>
                <w:bCs/>
                <w:color w:val="000000"/>
                <w:sz w:val="16"/>
                <w:szCs w:val="16"/>
                <w:lang w:eastAsia="tr-TR"/>
              </w:rPr>
              <w:br/>
              <w:t>3- Kaba sayılan, yazılması istenmeyen sözlerin yerine konur. Yaptığı... kötülüğünü sonradan anladım diyordu.</w:t>
            </w:r>
            <w:r w:rsidRPr="00E81DB2">
              <w:rPr>
                <w:rFonts w:ascii="ALFABET98 Tur" w:hAnsi="ALFABET98 Tur"/>
                <w:b/>
                <w:bCs/>
                <w:color w:val="000000"/>
                <w:sz w:val="16"/>
                <w:szCs w:val="16"/>
                <w:lang w:eastAsia="tr-TR"/>
              </w:rPr>
              <w:br/>
              <w:t>4- Bir konuda birtakım örnekler verilirken başkalarının da bulunduğunu belirtmek için kullanılır. Bu gezide her öğrenci bir yemek getirmişti: köfte, dolma, helva...</w:t>
            </w:r>
            <w:r w:rsidRPr="00E81DB2">
              <w:rPr>
                <w:rFonts w:ascii="ALFABET98 Tur" w:hAnsi="ALFABET98 Tur"/>
                <w:b/>
                <w:bCs/>
                <w:color w:val="000000"/>
                <w:sz w:val="16"/>
                <w:szCs w:val="16"/>
                <w:lang w:eastAsia="tr-TR"/>
              </w:rPr>
              <w:br/>
              <w:t>5- Alıntılarda; başta ortada ve sonda alınmayan kelime ve bölümlerin yerine konur.</w:t>
            </w:r>
            <w:r w:rsidRPr="00E81DB2">
              <w:rPr>
                <w:rFonts w:ascii="ALFABET98 Tur" w:hAnsi="ALFABET98 Tur"/>
                <w:b/>
                <w:bCs/>
                <w:color w:val="000000"/>
                <w:sz w:val="16"/>
                <w:szCs w:val="16"/>
                <w:lang w:eastAsia="tr-TR"/>
              </w:rPr>
              <w:br/>
              <w:t>...Türkçenin çekilmediği yerler vatandır, ancak çekildiği yerler vatanlıktan çıkar... Yahya Kemal</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Soru işareti (?)</w:t>
            </w:r>
            <w:r w:rsidRPr="00E81DB2">
              <w:rPr>
                <w:rFonts w:ascii="ALFABET98" w:hAnsi="ALFABET98"/>
                <w:b/>
                <w:bCs/>
                <w:color w:val="000000"/>
                <w:sz w:val="16"/>
                <w:szCs w:val="16"/>
                <w:lang w:eastAsia="tr-TR"/>
              </w:rPr>
              <w:br/>
              <w:t xml:space="preserve">1- Soru </w:t>
            </w:r>
            <w:r w:rsidRPr="00E81DB2">
              <w:rPr>
                <w:rFonts w:ascii="ALFABET98 Tur" w:hAnsi="ALFABET98 Tur"/>
                <w:b/>
                <w:bCs/>
                <w:color w:val="000000"/>
                <w:sz w:val="16"/>
                <w:szCs w:val="16"/>
                <w:lang w:eastAsia="tr-TR"/>
              </w:rPr>
              <w:t>bildiren cümlelerin sonuna konur. Nereden geliyorsunuz?'</w:t>
            </w:r>
            <w:r w:rsidRPr="00E81DB2">
              <w:rPr>
                <w:rFonts w:ascii="ALFABET98 Tur" w:hAnsi="ALFABET98 Tur"/>
                <w:b/>
                <w:bCs/>
                <w:color w:val="000000"/>
                <w:sz w:val="16"/>
                <w:szCs w:val="16"/>
                <w:lang w:eastAsia="tr-TR"/>
              </w:rPr>
              <w:br/>
              <w:t>2- Soru bildiren kelimelerden sonra da konur. Kimsin? Parola nedir? '</w:t>
            </w:r>
            <w:r w:rsidRPr="00E81DB2">
              <w:rPr>
                <w:rFonts w:ascii="ALFABET98 Tur" w:hAnsi="ALFABET98 Tur"/>
                <w:b/>
                <w:bCs/>
                <w:color w:val="000000"/>
                <w:sz w:val="16"/>
                <w:szCs w:val="16"/>
                <w:lang w:eastAsia="tr-TR"/>
              </w:rPr>
              <w:br/>
              <w:t>3- İçinde soru eki olduğu halde soru anlamı vermeyen cümlelerde bu işaret kullanılmaz.</w:t>
            </w:r>
            <w:r w:rsidRPr="00E81DB2">
              <w:rPr>
                <w:rFonts w:ascii="ALFABET98 Tur" w:hAnsi="ALFABET98 Tur"/>
                <w:b/>
                <w:bCs/>
                <w:color w:val="000000"/>
                <w:sz w:val="16"/>
                <w:szCs w:val="16"/>
                <w:lang w:eastAsia="tr-TR"/>
              </w:rPr>
              <w:br/>
              <w:t>Buradan bir çıktım mı doğru sendeyim. Buldum mu kaçırmam.</w:t>
            </w:r>
            <w:r w:rsidRPr="00E81DB2">
              <w:rPr>
                <w:rFonts w:ascii="ALFABET98 Tur" w:hAnsi="ALFABET98 Tur"/>
                <w:b/>
                <w:bCs/>
                <w:color w:val="000000"/>
                <w:sz w:val="16"/>
                <w:szCs w:val="16"/>
                <w:lang w:eastAsia="tr-TR"/>
              </w:rPr>
              <w:br/>
              <w:t>4- Bazı kelimeler ve cümlelerde soru bildiren kelime olmadığı halde soru anlamı vardır. O zaman kullanılır. Adınız? Doğduğunuz yer?</w:t>
            </w:r>
            <w:r w:rsidRPr="00E81DB2">
              <w:rPr>
                <w:rFonts w:ascii="ALFABET98 Tur" w:hAnsi="ALFABET98 Tur"/>
                <w:b/>
                <w:bCs/>
                <w:color w:val="000000"/>
                <w:sz w:val="16"/>
                <w:szCs w:val="16"/>
                <w:lang w:eastAsia="tr-TR"/>
              </w:rPr>
              <w:br/>
              <w:t>5- Bir söze inanılmadığını, sözün şüphe ile karşılandığım bildirmek için sözden sonra veya cümle sonunda soru işareti parantez içinde konur.</w:t>
            </w:r>
            <w:r w:rsidRPr="00E81DB2">
              <w:rPr>
                <w:rFonts w:ascii="ALFABET98 Tur" w:hAnsi="ALFABET98 Tur"/>
                <w:b/>
                <w:bCs/>
                <w:color w:val="000000"/>
                <w:sz w:val="16"/>
                <w:szCs w:val="16"/>
                <w:lang w:eastAsia="tr-TR"/>
              </w:rPr>
              <w:br/>
              <w:t>Öğrenci çok çalıştığını(?) söylüyordu. Çok yoruldum de-' di(?).</w:t>
            </w:r>
            <w:r w:rsidRPr="00E81DB2">
              <w:rPr>
                <w:rFonts w:ascii="ALFABET98 Tur" w:hAnsi="ALFABET98 Tur"/>
                <w:b/>
                <w:bCs/>
                <w:color w:val="000000"/>
                <w:sz w:val="16"/>
                <w:szCs w:val="16"/>
                <w:lang w:eastAsia="tr-TR"/>
              </w:rPr>
              <w:br/>
              <w:t>6- Bilinmeyen yer, tarih vb. durumlar için kullanılır. Yunus Emre (1240?-1320), (Doğum yeri: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Ünlem işareti (!)</w:t>
            </w:r>
            <w:r w:rsidRPr="00E81DB2">
              <w:rPr>
                <w:rFonts w:ascii="ALFABET98 Tur" w:hAnsi="ALFABET98 Tur"/>
                <w:b/>
                <w:bCs/>
                <w:color w:val="000000"/>
                <w:sz w:val="16"/>
                <w:szCs w:val="16"/>
                <w:lang w:eastAsia="tr-TR"/>
              </w:rPr>
              <w:br/>
              <w:t>1-Sevinç, acı, korku, hayret, nefret, bunalma duygularım anlatan cümlelerin sonuna konur.</w:t>
            </w:r>
            <w:r w:rsidRPr="00E81DB2">
              <w:rPr>
                <w:rFonts w:ascii="ALFABET98 Tur" w:hAnsi="ALFABET98 Tur"/>
                <w:b/>
                <w:bCs/>
                <w:color w:val="000000"/>
                <w:sz w:val="16"/>
                <w:szCs w:val="16"/>
                <w:lang w:eastAsia="tr-TR"/>
              </w:rPr>
              <w:br/>
              <w:t>Ne mutlu Türküm diyene! - Atatürk. Hey, baksanıza! Dur yolcu! Aferin! Alçak! Zalim! Öf! Çok karışmasana be!</w:t>
            </w:r>
            <w:r w:rsidRPr="00E81DB2">
              <w:rPr>
                <w:rFonts w:ascii="ALFABET98 Tur" w:hAnsi="ALFABET98 Tur"/>
                <w:b/>
                <w:bCs/>
                <w:color w:val="000000"/>
                <w:sz w:val="16"/>
                <w:szCs w:val="16"/>
                <w:lang w:eastAsia="tr-TR"/>
              </w:rPr>
              <w:br/>
              <w:t>2- Ünlem niteliğinde yapılan seslenmelerden sonra da ünlem işareti konur.</w:t>
            </w:r>
            <w:r w:rsidRPr="00E81DB2">
              <w:rPr>
                <w:rFonts w:ascii="ALFABET98 Tur" w:hAnsi="ALFABET98 Tur"/>
                <w:b/>
                <w:bCs/>
                <w:color w:val="000000"/>
                <w:sz w:val="16"/>
                <w:szCs w:val="16"/>
                <w:lang w:eastAsia="tr-TR"/>
              </w:rPr>
              <w:br/>
              <w:t>Arkadaş! Simitçi!</w:t>
            </w:r>
            <w:r w:rsidRPr="00E81DB2">
              <w:rPr>
                <w:rFonts w:ascii="ALFABET98 Tur" w:hAnsi="ALFABET98 Tur"/>
                <w:b/>
                <w:bCs/>
                <w:color w:val="000000"/>
                <w:sz w:val="16"/>
                <w:szCs w:val="16"/>
                <w:lang w:eastAsia="tr-TR"/>
              </w:rPr>
              <w:br/>
              <w:t>3- Söylevlerde kullanılır.</w:t>
            </w:r>
            <w:r w:rsidRPr="00E81DB2">
              <w:rPr>
                <w:rFonts w:ascii="ALFABET98 Tur" w:hAnsi="ALFABET98 Tur"/>
                <w:b/>
                <w:bCs/>
                <w:color w:val="000000"/>
                <w:sz w:val="16"/>
                <w:szCs w:val="16"/>
                <w:lang w:eastAsia="tr-TR"/>
              </w:rPr>
              <w:br/>
              <w:t>Ordular! İlk hedefiniz Akdeniz'dir. İleri!</w:t>
            </w:r>
            <w:r w:rsidRPr="00E81DB2">
              <w:rPr>
                <w:rFonts w:ascii="ALFABET98 Tur" w:hAnsi="ALFABET98 Tur"/>
                <w:b/>
                <w:bCs/>
                <w:color w:val="000000"/>
                <w:sz w:val="16"/>
                <w:szCs w:val="16"/>
                <w:lang w:eastAsia="tr-TR"/>
              </w:rPr>
              <w:br/>
              <w:t>4- Ünlemden, ünlem niteliğinde kullanılan kelimeden sonra gelen cümle duygu bildiren bir cümle olmazsa, o zaman ünlem bildiren kelimeden sonra virgül konur. Cümle sonunda ise ünlem işareti kullanılmaz. Başka işaretler, nokta, soru vb. kullanılır.</w:t>
            </w:r>
            <w:r w:rsidRPr="00E81DB2">
              <w:rPr>
                <w:rFonts w:ascii="ALFABET98 Tur" w:hAnsi="ALFABET98 Tur"/>
                <w:b/>
                <w:bCs/>
                <w:color w:val="000000"/>
                <w:sz w:val="16"/>
                <w:szCs w:val="16"/>
                <w:lang w:eastAsia="tr-TR"/>
              </w:rPr>
              <w:br/>
              <w:t>Arkadaş, sana uğurlar olsun. Oh, hava nihayet serinledi. 5- Ünlem işareti parantez içinde bir kelimeden veya cümleden sonra kullanılırsa, küçümseme, alay, dikkat çekme anlamı verir.</w:t>
            </w:r>
            <w:r w:rsidRPr="00E81DB2">
              <w:rPr>
                <w:rFonts w:ascii="ALFABET98 Tur" w:hAnsi="ALFABET98 Tur"/>
                <w:b/>
                <w:bCs/>
                <w:color w:val="000000"/>
                <w:sz w:val="16"/>
                <w:szCs w:val="16"/>
                <w:lang w:eastAsia="tr-TR"/>
              </w:rPr>
              <w:br/>
              <w:t xml:space="preserve">Gençliğinde büyük bir atıcı olduğunu söyledi (!). Fizik sınavının birincisi (!) olduğunu söylüyordu. </w:t>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Çizgi (-)</w:t>
            </w:r>
            <w:r w:rsidRPr="00E81DB2">
              <w:rPr>
                <w:rFonts w:ascii="ALFABET98 Tur" w:hAnsi="ALFABET98 Tur"/>
                <w:b/>
                <w:bCs/>
                <w:color w:val="000000"/>
                <w:sz w:val="16"/>
                <w:szCs w:val="16"/>
                <w:lang w:eastAsia="tr-TR"/>
              </w:rPr>
              <w:br/>
              <w:t>1- Konuşmaları göstermek için kullanılır.</w:t>
            </w:r>
            <w:r w:rsidRPr="00E81DB2">
              <w:rPr>
                <w:rFonts w:ascii="ALFABET98 Tur" w:hAnsi="ALFABET98 Tur"/>
                <w:b/>
                <w:bCs/>
                <w:color w:val="000000"/>
                <w:sz w:val="16"/>
                <w:szCs w:val="16"/>
                <w:lang w:eastAsia="tr-TR"/>
              </w:rPr>
              <w:br/>
              <w:t>- Kimsin?</w:t>
            </w:r>
            <w:r w:rsidRPr="00E81DB2">
              <w:rPr>
                <w:rFonts w:ascii="ALFABET98 Tur" w:hAnsi="ALFABET98 Tur"/>
                <w:b/>
                <w:bCs/>
                <w:color w:val="000000"/>
                <w:sz w:val="16"/>
                <w:szCs w:val="16"/>
                <w:lang w:eastAsia="tr-TR"/>
              </w:rPr>
              <w:br/>
              <w:t>- Parola nedir?</w:t>
            </w:r>
            <w:r w:rsidRPr="00E81DB2">
              <w:rPr>
                <w:rFonts w:ascii="ALFABET98 Tur" w:hAnsi="ALFABET98 Tur"/>
                <w:b/>
                <w:bCs/>
                <w:color w:val="000000"/>
                <w:sz w:val="16"/>
                <w:szCs w:val="16"/>
                <w:lang w:eastAsia="tr-TR"/>
              </w:rPr>
              <w:br/>
              <w:t>- Benim, çavuşun.</w:t>
            </w:r>
            <w:r w:rsidRPr="00E81DB2">
              <w:rPr>
                <w:rFonts w:ascii="ALFABET98 Tur" w:hAnsi="ALFABET98 Tur"/>
                <w:b/>
                <w:bCs/>
                <w:color w:val="000000"/>
                <w:sz w:val="16"/>
                <w:szCs w:val="16"/>
                <w:lang w:eastAsia="tr-TR"/>
              </w:rPr>
              <w:br/>
              <w:t>2- Çizgiden önce konuşan kişinin isimleri de yazılabilir. Nöbetçi - Kimsin? Nöbetçi - Parola nedir? Çavuş - Senin çavuşun.</w:t>
            </w:r>
            <w:r w:rsidRPr="00E81DB2">
              <w:rPr>
                <w:rFonts w:ascii="ALFABET98 Tur" w:hAnsi="ALFABET98 Tur"/>
                <w:b/>
                <w:bCs/>
                <w:color w:val="000000"/>
                <w:sz w:val="16"/>
                <w:szCs w:val="16"/>
                <w:lang w:eastAsia="tr-TR"/>
              </w:rPr>
              <w:br/>
              <w:t>3- Karşılıklı konuşma şeklinde olmayan sözler de konuşma cizgisi ile verilebilir. Öğretmeninin yanına sokuldu.</w:t>
            </w:r>
            <w:r w:rsidRPr="00E81DB2">
              <w:rPr>
                <w:rFonts w:ascii="ALFABET98 Tur" w:hAnsi="ALFABET98 Tur"/>
                <w:b/>
                <w:bCs/>
                <w:color w:val="000000"/>
                <w:sz w:val="16"/>
                <w:szCs w:val="16"/>
                <w:lang w:eastAsia="tr-TR"/>
              </w:rPr>
              <w:br/>
              <w:t xml:space="preserve">- Bana izin veriniz gideceğim, dedi.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Birleştirme çizgisi (-)</w:t>
            </w:r>
            <w:r w:rsidRPr="00E81DB2">
              <w:rPr>
                <w:rFonts w:ascii="ALFABET98 Tur" w:hAnsi="ALFABET98 Tur"/>
                <w:b/>
                <w:bCs/>
                <w:color w:val="000000"/>
                <w:sz w:val="16"/>
                <w:szCs w:val="16"/>
                <w:lang w:eastAsia="tr-TR"/>
              </w:rPr>
              <w:br/>
              <w:t>1- Satır sonuna sığmayan kelimeleri birleştirmek için kullanılır.</w:t>
            </w:r>
            <w:r w:rsidRPr="00E81DB2">
              <w:rPr>
                <w:rFonts w:ascii="ALFABET98 Tur" w:hAnsi="ALFABET98 Tur"/>
                <w:b/>
                <w:bCs/>
                <w:color w:val="000000"/>
                <w:sz w:val="16"/>
                <w:szCs w:val="16"/>
                <w:lang w:eastAsia="tr-TR"/>
              </w:rPr>
              <w:br/>
              <w:t>(Sana dar gelmeyecek mak-beri kimler kazsın. M. Akif)</w:t>
            </w:r>
            <w:r w:rsidRPr="00E81DB2">
              <w:rPr>
                <w:rFonts w:ascii="ALFABET98 Tur" w:hAnsi="ALFABET98 Tur"/>
                <w:b/>
                <w:bCs/>
                <w:color w:val="000000"/>
                <w:sz w:val="16"/>
                <w:szCs w:val="16"/>
                <w:lang w:eastAsia="tr-TR"/>
              </w:rPr>
              <w:br/>
              <w:t>2- Dil bilgisi derslerinde kökleri ve ekleri ayırmak için kullanılır. (Al-mak, ver-mek, taşı-mak)</w:t>
            </w:r>
            <w:r w:rsidRPr="00E81DB2">
              <w:rPr>
                <w:rFonts w:ascii="ALFABET98 Tur" w:hAnsi="ALFABET98 Tur"/>
                <w:b/>
                <w:bCs/>
                <w:color w:val="000000"/>
                <w:sz w:val="16"/>
                <w:szCs w:val="16"/>
                <w:lang w:eastAsia="tr-TR"/>
              </w:rPr>
              <w:br/>
              <w:t>3- Kelimeleri hecelere bölmek için kullanılır. (İs-tan-bul, yem-ye-şil, li-se-si)</w:t>
            </w:r>
            <w:r w:rsidRPr="00E81DB2">
              <w:rPr>
                <w:rFonts w:ascii="ALFABET98 Tur" w:hAnsi="ALFABET98 Tur"/>
                <w:b/>
                <w:bCs/>
                <w:color w:val="000000"/>
                <w:sz w:val="16"/>
                <w:szCs w:val="16"/>
                <w:lang w:eastAsia="tr-TR"/>
              </w:rPr>
              <w:br/>
              <w:t>4- Cümle içinde ara sözleri belli etmek için kullanılır.</w:t>
            </w:r>
            <w:r w:rsidRPr="00E81DB2">
              <w:rPr>
                <w:rFonts w:ascii="ALFABET98 Tur" w:hAnsi="ALFABET98 Tur"/>
                <w:b/>
                <w:bCs/>
                <w:color w:val="000000"/>
                <w:sz w:val="16"/>
                <w:szCs w:val="16"/>
                <w:lang w:eastAsia="tr-TR"/>
              </w:rPr>
              <w:br/>
              <w:t>Bunu anlatmamdaki maksat -açıklamak gereksiz ya- sizi uyarmaktır.</w:t>
            </w:r>
            <w:r w:rsidRPr="00E81DB2">
              <w:rPr>
                <w:rFonts w:ascii="ALFABET98 Tur" w:hAnsi="ALFABET98 Tur"/>
                <w:b/>
                <w:bCs/>
                <w:color w:val="000000"/>
                <w:sz w:val="16"/>
                <w:szCs w:val="16"/>
                <w:lang w:eastAsia="tr-TR"/>
              </w:rPr>
              <w:br/>
              <w:t>5- Eski Arapça ve Farsça sözlerde kök ve ekleri ayırmak için kullanılır.</w:t>
            </w:r>
            <w:r w:rsidRPr="00E81DB2">
              <w:rPr>
                <w:rFonts w:ascii="ALFABET98 Tur" w:hAnsi="ALFABET98 Tur"/>
                <w:b/>
                <w:bCs/>
                <w:color w:val="000000"/>
                <w:sz w:val="16"/>
                <w:szCs w:val="16"/>
                <w:lang w:eastAsia="tr-TR"/>
              </w:rPr>
              <w:br/>
              <w:t>Kelam-ı kibar^ Servet-i Fünün, Cemiyet-i Akvam, Ateş-perest</w:t>
            </w:r>
            <w:r w:rsidRPr="00E81DB2">
              <w:rPr>
                <w:rFonts w:ascii="ALFABET98 Tur" w:hAnsi="ALFABET98 Tur"/>
                <w:b/>
                <w:bCs/>
                <w:color w:val="000000"/>
                <w:sz w:val="16"/>
                <w:szCs w:val="16"/>
                <w:lang w:eastAsia="tr-TR"/>
              </w:rPr>
              <w:br/>
              <w:t>6- iki soyadını birleştirmede, yabancı yer adlarında kullanılır. Joliot-Curie, Aiscae-Lorraine, Jean-Jacaues Rousseau, Saint-Simon</w:t>
            </w:r>
            <w:r w:rsidRPr="00E81DB2">
              <w:rPr>
                <w:rFonts w:ascii="ALFABET98 Tur" w:hAnsi="ALFABET98 Tur"/>
                <w:b/>
                <w:bCs/>
                <w:color w:val="000000"/>
                <w:sz w:val="16"/>
                <w:szCs w:val="16"/>
                <w:lang w:eastAsia="tr-TR"/>
              </w:rPr>
              <w:br/>
              <w:t>7- Kelimeler arasında "-den... a, ve, ile, arasında" anlamları-nı vermek üzere kullanılır. Türk-Alman işbirliği, Türkçe-ingilizce sözlük</w:t>
            </w:r>
            <w:r w:rsidRPr="00E81DB2">
              <w:rPr>
                <w:rFonts w:ascii="ALFABET98 Tur" w:hAnsi="ALFABET98 Tur"/>
                <w:b/>
                <w:bCs/>
                <w:color w:val="000000"/>
                <w:sz w:val="16"/>
                <w:szCs w:val="16"/>
                <w:lang w:eastAsia="tr-TR"/>
              </w:rPr>
              <w:br/>
              <w:t xml:space="preserve">8- iki veya daha fazla özel kişi ve yer adı arasına konur. (İstanbul-Ankara yolu, Koç-Sabancı anlaşmazlığı)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 xml:space="preserve">Noktalı çizgi (.-) </w:t>
            </w:r>
            <w:r w:rsidRPr="00E81DB2">
              <w:rPr>
                <w:rFonts w:ascii="ALFABET98 Tur" w:hAnsi="ALFABET98 Tur"/>
                <w:b/>
                <w:bCs/>
                <w:color w:val="000000"/>
                <w:sz w:val="16"/>
                <w:szCs w:val="16"/>
                <w:lang w:eastAsia="tr-TR"/>
              </w:rPr>
              <w:br/>
              <w:t>1- Satır başlarına gelen konu başlıklarından sonra konur. Zamir.- İsimlerin yerini tutan kelimelere denir.</w:t>
            </w:r>
            <w:r w:rsidRPr="00E81DB2">
              <w:rPr>
                <w:rFonts w:ascii="ALFABET98 Tur" w:hAnsi="ALFABET98 Tur"/>
                <w:b/>
                <w:bCs/>
                <w:color w:val="000000"/>
                <w:sz w:val="16"/>
                <w:szCs w:val="16"/>
                <w:lang w:eastAsia="tr-TR"/>
              </w:rPr>
              <w:br/>
              <w:t>2- Madde sıralamalarında kullanılır. 5. Madde.- Dil bilgisi hakkında...</w:t>
            </w:r>
            <w:r w:rsidRPr="00E81DB2">
              <w:rPr>
                <w:rFonts w:ascii="ALFABET98 Tur" w:hAnsi="ALFABET98 Tur"/>
                <w:b/>
                <w:bCs/>
                <w:color w:val="000000"/>
                <w:sz w:val="16"/>
                <w:szCs w:val="16"/>
                <w:lang w:eastAsia="tr-TR"/>
              </w:rPr>
              <w:br/>
              <w:t xml:space="preserve">3- Rakam ve harflerden sonra da konulur. l.- A.-Noktalı çizgi yerine nokta, iki nokta, birleştirme çizgisi kullanılabilir.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Tırnak işareti (" ")</w:t>
            </w:r>
            <w:r w:rsidRPr="00E81DB2">
              <w:rPr>
                <w:rFonts w:ascii="ALFABET98 Tur" w:hAnsi="ALFABET98 Tur"/>
                <w:b/>
                <w:bCs/>
                <w:color w:val="000000"/>
                <w:sz w:val="16"/>
                <w:szCs w:val="16"/>
                <w:lang w:eastAsia="tr-TR"/>
              </w:rPr>
              <w:br/>
              <w:t>1- Bir yazıda başkasından söz alınıp kullanılacaksa olduğu gibi aktarılan başkasının sözünün basma ve sonuna konur.</w:t>
            </w:r>
            <w:r w:rsidRPr="00E81DB2">
              <w:rPr>
                <w:rFonts w:ascii="ALFABET98 Tur" w:hAnsi="ALFABET98 Tur"/>
                <w:b/>
                <w:bCs/>
                <w:color w:val="000000"/>
                <w:sz w:val="16"/>
                <w:szCs w:val="16"/>
                <w:lang w:eastAsia="tr-TR"/>
              </w:rPr>
              <w:br/>
              <w:t>Atatürk, "Ne Mutlu Türk'üm Diyene" sözünü bizzat söylemiştir.</w:t>
            </w:r>
            <w:r w:rsidRPr="00E81DB2">
              <w:rPr>
                <w:rFonts w:ascii="ALFABET98 Tur" w:hAnsi="ALFABET98 Tur"/>
                <w:b/>
                <w:bCs/>
                <w:color w:val="000000"/>
                <w:sz w:val="16"/>
                <w:szCs w:val="16"/>
                <w:lang w:eastAsia="tr-TR"/>
              </w:rPr>
              <w:br/>
              <w:t>2- Söylendiği şekilde yazıya aktarılmayan kişilerin sözleri tırnak içine alınmaz.</w:t>
            </w:r>
            <w:r w:rsidRPr="00E81DB2">
              <w:rPr>
                <w:rFonts w:ascii="ALFABET98 Tur" w:hAnsi="ALFABET98 Tur"/>
                <w:b/>
                <w:bCs/>
                <w:color w:val="000000"/>
                <w:sz w:val="16"/>
                <w:szCs w:val="16"/>
                <w:lang w:eastAsia="tr-TR"/>
              </w:rPr>
              <w:br/>
              <w:t>Atatürk Türk olmanın mutluluğunu belirtmiştir.</w:t>
            </w:r>
            <w:r w:rsidRPr="00E81DB2">
              <w:rPr>
                <w:rFonts w:ascii="ALFABET98 Tur" w:hAnsi="ALFABET98 Tur"/>
                <w:b/>
                <w:bCs/>
                <w:color w:val="000000"/>
                <w:sz w:val="16"/>
                <w:szCs w:val="16"/>
                <w:lang w:eastAsia="tr-TR"/>
              </w:rPr>
              <w:br/>
              <w:t>3- Cümle içinde özellikle belirtilmek istenen sözler tırnak içine alınır.</w:t>
            </w:r>
            <w:r w:rsidRPr="00E81DB2">
              <w:rPr>
                <w:rFonts w:ascii="ALFABET98 Tur" w:hAnsi="ALFABET98 Tur"/>
                <w:b/>
                <w:bCs/>
                <w:color w:val="000000"/>
                <w:sz w:val="16"/>
                <w:szCs w:val="16"/>
                <w:lang w:eastAsia="tr-TR"/>
              </w:rPr>
              <w:br/>
              <w:t>Çok kullandığımız "bay" kelimesi aslında zengin demektir.</w:t>
            </w:r>
            <w:r w:rsidRPr="00E81DB2">
              <w:rPr>
                <w:rFonts w:ascii="ALFABET98 Tur" w:hAnsi="ALFABET98 Tur"/>
                <w:b/>
                <w:bCs/>
                <w:color w:val="000000"/>
                <w:sz w:val="16"/>
                <w:szCs w:val="16"/>
                <w:lang w:eastAsia="tr-TR"/>
              </w:rPr>
              <w:br/>
              <w:t>4- Tırnak içindeki alıntının sonunda bulunan işaret (nokta, soru işareti, ünlem) tırnak içinde kalır. "İzmir üzerine dünyada bir şehir daha yoktur!" diyorlar.</w:t>
            </w:r>
            <w:r w:rsidRPr="00E81DB2">
              <w:rPr>
                <w:rFonts w:ascii="ALFABET98 Tur" w:hAnsi="ALFABET98 Tur"/>
                <w:b/>
                <w:bCs/>
                <w:color w:val="000000"/>
                <w:sz w:val="16"/>
                <w:szCs w:val="16"/>
                <w:lang w:eastAsia="tr-TR"/>
              </w:rPr>
              <w:br/>
              <w:t>Yahya Kemal Beyatlı</w:t>
            </w:r>
            <w:r w:rsidRPr="00E81DB2">
              <w:rPr>
                <w:rFonts w:ascii="ALFABET98 Tur" w:hAnsi="ALFABET98 Tur"/>
                <w:b/>
                <w:bCs/>
                <w:color w:val="000000"/>
                <w:sz w:val="16"/>
                <w:szCs w:val="16"/>
                <w:lang w:eastAsia="tr-TR"/>
              </w:rPr>
              <w:br/>
              <w:t>5- Parça içinde geçen edebi eser isimleri, bilimsel yayınların isimleri de özellikle birkaç kelimeden oluşuyorlarsa tırnak içinde gösterilirler.</w:t>
            </w:r>
            <w:r w:rsidRPr="00E81DB2">
              <w:rPr>
                <w:rFonts w:ascii="ALFABET98 Tur" w:hAnsi="ALFABET98 Tur"/>
                <w:b/>
                <w:bCs/>
                <w:color w:val="000000"/>
                <w:sz w:val="16"/>
                <w:szCs w:val="16"/>
                <w:lang w:eastAsia="tr-TR"/>
              </w:rPr>
              <w:br/>
              <w:t>"Çalıkuşu" "Babanız Atatürk" "Otuz Beş Yaş"</w:t>
            </w:r>
            <w:r w:rsidRPr="00E81DB2">
              <w:rPr>
                <w:rFonts w:ascii="ALFABET98 Tur" w:hAnsi="ALFABET98 Tur"/>
                <w:b/>
                <w:bCs/>
                <w:color w:val="000000"/>
                <w:sz w:val="16"/>
                <w:szCs w:val="16"/>
                <w:lang w:eastAsia="tr-TR"/>
              </w:rPr>
              <w:br/>
              <w:t>6- Tırnak içinde yazılan başlıklardan sonra kesme işareti kullanılmaz.</w:t>
            </w:r>
            <w:r w:rsidRPr="00E81DB2">
              <w:rPr>
                <w:rFonts w:ascii="ALFABET98 Tur" w:hAnsi="ALFABET98 Tur"/>
                <w:b/>
                <w:bCs/>
                <w:color w:val="000000"/>
                <w:sz w:val="16"/>
                <w:szCs w:val="16"/>
                <w:lang w:eastAsia="tr-TR"/>
              </w:rPr>
              <w:br/>
              <w:t>"Han Duvarlarım okudunuz mu?</w:t>
            </w:r>
            <w:r w:rsidRPr="00E81DB2">
              <w:rPr>
                <w:rFonts w:ascii="ALFABET98 Tur" w:hAnsi="ALFABET98 Tur"/>
                <w:b/>
                <w:bCs/>
                <w:color w:val="000000"/>
                <w:sz w:val="16"/>
                <w:szCs w:val="16"/>
                <w:lang w:eastAsia="tr-TR"/>
              </w:rPr>
              <w:br/>
              <w:t>7- Gazetelerin, dergilerin başlıkları tırnak içinde yazılmaz. Hürriyet Varlık 8- Tırnak içinde aktarılan sözün de içinde başka bir aktarma varsa o zaman söz içindeki aktarma tek tırnak içinde yazılır. Annesi oğluna, "Babana git, sana 'Neden gelmedin' diye</w:t>
            </w:r>
            <w:r w:rsidRPr="00E81DB2">
              <w:rPr>
                <w:rFonts w:ascii="ALFABET98 Tur" w:hAnsi="ALFABET98 Tur"/>
                <w:b/>
                <w:bCs/>
                <w:color w:val="000000"/>
                <w:sz w:val="16"/>
                <w:szCs w:val="16"/>
                <w:lang w:eastAsia="tr-TR"/>
              </w:rPr>
              <w:br/>
              <w:t xml:space="preserve">sorarsa,annem göndermedi dersin," dedi. </w:t>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Parantez ( )</w:t>
            </w:r>
            <w:r w:rsidRPr="00E81DB2">
              <w:rPr>
                <w:rFonts w:ascii="ALFABET98 Tur" w:hAnsi="ALFABET98 Tur"/>
                <w:b/>
                <w:bCs/>
                <w:color w:val="000000"/>
                <w:sz w:val="16"/>
                <w:szCs w:val="16"/>
                <w:lang w:eastAsia="tr-TR"/>
              </w:rPr>
              <w:br/>
              <w:t>1- Cümle içinde açıklayıcı bilgiler verilecekse kullanılır.</w:t>
            </w:r>
            <w:r w:rsidRPr="00E81DB2">
              <w:rPr>
                <w:rFonts w:ascii="ALFABET98 Tur" w:hAnsi="ALFABET98 Tur"/>
                <w:b/>
                <w:bCs/>
                <w:color w:val="000000"/>
                <w:sz w:val="16"/>
                <w:szCs w:val="16"/>
                <w:lang w:eastAsia="tr-TR"/>
              </w:rPr>
              <w:br/>
              <w:t>O kitabın çıkış tarihinde (1968) sen okuma yazma bilmiyordun.</w:t>
            </w:r>
            <w:r w:rsidRPr="00E81DB2">
              <w:rPr>
                <w:rFonts w:ascii="ALFABET98 Tur" w:hAnsi="ALFABET98 Tur"/>
                <w:b/>
                <w:bCs/>
                <w:color w:val="000000"/>
                <w:sz w:val="16"/>
                <w:szCs w:val="16"/>
                <w:lang w:eastAsia="tr-TR"/>
              </w:rPr>
              <w:br/>
              <w:t xml:space="preserve">2- Cümle içinde kullanılan ara sözlerin veya cümlelerin başına sonuna konur. Bugünkü medeniyet yolunda ilerleyişimiz (Daha önceki Müslüman Türk medeniyetleri düşünülürse) pek de büyük bir ilerleme olmasa gerek.) </w:t>
            </w:r>
            <w:r w:rsidRPr="00E81DB2">
              <w:rPr>
                <w:rFonts w:ascii="ALFABET98 Tur" w:hAnsi="ALFABET98 Tur"/>
                <w:b/>
                <w:bCs/>
                <w:color w:val="000000"/>
                <w:sz w:val="16"/>
                <w:szCs w:val="16"/>
                <w:lang w:eastAsia="tr-TR"/>
              </w:rPr>
              <w:br/>
              <w:t>3- Parantez içinde yazılan tam anlamlı bir cümle ise cümlenin sonundaki nokta, soru veya ünlem işareti parantezi kapamadan konur. Bugünkü medeniyet yolunda ilerleyişimiz(Daha önceki müslüman Türk medeniyetleri düşünülürse) pek de büyük bir ilerleme olmasa gerek)</w:t>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 xml:space="preserve">Köşeli parantez [ </w:t>
            </w:r>
            <w:r w:rsidRPr="00E81DB2">
              <w:rPr>
                <w:rFonts w:ascii="ALFABET98" w:hAnsi="ALFABET98"/>
                <w:b/>
                <w:bCs/>
                <w:color w:val="FF0000"/>
                <w:sz w:val="16"/>
                <w:szCs w:val="16"/>
                <w:lang w:eastAsia="tr-TR"/>
              </w:rPr>
              <w:t>]</w:t>
            </w:r>
            <w:r w:rsidRPr="00E81DB2">
              <w:rPr>
                <w:rFonts w:ascii="ALFABET98 Tur" w:hAnsi="ALFABET98 Tur"/>
                <w:b/>
                <w:bCs/>
                <w:color w:val="000000"/>
                <w:sz w:val="16"/>
                <w:szCs w:val="16"/>
                <w:lang w:eastAsia="tr-TR"/>
              </w:rPr>
              <w:br/>
              <w:t>1-Parantez içinde açıklama yapılan bir sözün de içinde açıklama yapmak gereği bulunursa yay ayraçtan önce</w:t>
            </w:r>
            <w:r w:rsidRPr="00E81DB2">
              <w:rPr>
                <w:rFonts w:ascii="ALFABET98 Tur" w:hAnsi="ALFABET98 Tur"/>
                <w:b/>
                <w:bCs/>
                <w:color w:val="000000"/>
                <w:sz w:val="16"/>
                <w:szCs w:val="16"/>
                <w:lang w:eastAsia="tr-TR"/>
              </w:rPr>
              <w:br/>
              <w:t xml:space="preserve">köşeli ayraç kullanılır. Hoca boksörlere bu alttan yapılan vuruş sert (daha da sert) olabilir diyordu.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Kesme işareti (')</w:t>
            </w:r>
            <w:r w:rsidRPr="00E81DB2">
              <w:rPr>
                <w:rFonts w:ascii="ALFABET98" w:hAnsi="ALFABET98"/>
                <w:b/>
                <w:bCs/>
                <w:color w:val="000000"/>
                <w:sz w:val="16"/>
                <w:szCs w:val="16"/>
                <w:lang w:eastAsia="tr-TR"/>
              </w:rPr>
              <w:br/>
              <w:t>1- Özel isimlere getirile</w:t>
            </w:r>
            <w:r w:rsidRPr="00E81DB2">
              <w:rPr>
                <w:rFonts w:ascii="ALFABET98 Tur" w:hAnsi="ALFABET98 Tur"/>
                <w:b/>
                <w:bCs/>
                <w:color w:val="000000"/>
                <w:sz w:val="16"/>
                <w:szCs w:val="16"/>
                <w:lang w:eastAsia="tr-TR"/>
              </w:rPr>
              <w:t>n ekleri ayırmak için kullanılır. Ali'den, Asya'da, Atatürk'üm, Türk'e, Venüs'ü</w:t>
            </w:r>
            <w:r w:rsidRPr="00E81DB2">
              <w:rPr>
                <w:rFonts w:ascii="ALFABET98 Tur" w:hAnsi="ALFABET98 Tur"/>
                <w:b/>
                <w:bCs/>
                <w:color w:val="000000"/>
                <w:sz w:val="16"/>
                <w:szCs w:val="16"/>
                <w:lang w:eastAsia="tr-TR"/>
              </w:rPr>
              <w:br/>
              <w:t>Ancak kurum ve kuruluş adlarından sonra kesme işareti kullanılmaz.</w:t>
            </w:r>
            <w:r w:rsidRPr="00E81DB2">
              <w:rPr>
                <w:rFonts w:ascii="ALFABET98 Tur" w:hAnsi="ALFABET98 Tur"/>
                <w:b/>
                <w:bCs/>
                <w:color w:val="000000"/>
                <w:sz w:val="16"/>
                <w:szCs w:val="16"/>
                <w:lang w:eastAsia="tr-TR"/>
              </w:rPr>
              <w:br/>
              <w:t>Türkiye Büyük Millet Meclisine, Türk Dil Kurumuna.</w:t>
            </w:r>
            <w:r w:rsidRPr="00E81DB2">
              <w:rPr>
                <w:rFonts w:ascii="ALFABET98 Tur" w:hAnsi="ALFABET98 Tur"/>
                <w:b/>
                <w:bCs/>
                <w:color w:val="000000"/>
                <w:sz w:val="16"/>
                <w:szCs w:val="16"/>
                <w:lang w:eastAsia="tr-TR"/>
              </w:rPr>
              <w:br/>
              <w:t>Ayrıca kişi adlarından sonra kullanılan unvanlara gelen ekler de ayrılmaz.</w:t>
            </w:r>
            <w:r w:rsidRPr="00E81DB2">
              <w:rPr>
                <w:rFonts w:ascii="ALFABET98 Tur" w:hAnsi="ALFABET98 Tur"/>
                <w:b/>
                <w:bCs/>
                <w:color w:val="000000"/>
                <w:sz w:val="16"/>
                <w:szCs w:val="16"/>
                <w:lang w:eastAsia="tr-TR"/>
              </w:rPr>
              <w:br/>
              <w:t>Sevinç Hanıma, Ender Beyden, Ali Efendinin.</w:t>
            </w:r>
            <w:r w:rsidRPr="00E81DB2">
              <w:rPr>
                <w:rFonts w:ascii="ALFABET98 Tur" w:hAnsi="ALFABET98 Tur"/>
                <w:b/>
                <w:bCs/>
                <w:color w:val="000000"/>
                <w:sz w:val="16"/>
                <w:szCs w:val="16"/>
                <w:lang w:eastAsia="tr-TR"/>
              </w:rPr>
              <w:br/>
              <w:t>2- Kısaltmalara getirilen ekleri ayırmak için kullanılır. TBMM'nin ABD'nin</w:t>
            </w:r>
            <w:r w:rsidRPr="00E81DB2">
              <w:rPr>
                <w:rFonts w:ascii="ALFABET98 Tur" w:hAnsi="ALFABET98 Tur"/>
                <w:b/>
                <w:bCs/>
                <w:color w:val="000000"/>
                <w:sz w:val="16"/>
                <w:szCs w:val="16"/>
                <w:lang w:eastAsia="tr-TR"/>
              </w:rPr>
              <w:br/>
              <w:t>3- Sayılardan sonra getirilen ekleri ayırmak için kullanılır. Cumhuriyet 1923'de ilan edildi.</w:t>
            </w:r>
            <w:r w:rsidRPr="00E81DB2">
              <w:rPr>
                <w:rFonts w:ascii="ALFABET98 Tur" w:hAnsi="ALFABET98 Tur"/>
                <w:b/>
                <w:bCs/>
                <w:color w:val="000000"/>
                <w:sz w:val="16"/>
                <w:szCs w:val="16"/>
                <w:lang w:eastAsia="tr-TR"/>
              </w:rPr>
              <w:br/>
              <w:t>4- Bir harf veya ekten sonra gelen ekleri ayırmak için kullanılır.</w:t>
            </w:r>
            <w:r w:rsidRPr="00E81DB2">
              <w:rPr>
                <w:rFonts w:ascii="ALFABET98 Tur" w:hAnsi="ALFABET98 Tur"/>
                <w:b/>
                <w:bCs/>
                <w:color w:val="000000"/>
                <w:sz w:val="16"/>
                <w:szCs w:val="16"/>
                <w:lang w:eastAsia="tr-TR"/>
              </w:rPr>
              <w:br/>
              <w:t>n'nin m olması şekli. Türkçede -daş'la yapılmış kelimeler şunlardır.</w:t>
            </w:r>
            <w:r w:rsidRPr="00E81DB2">
              <w:rPr>
                <w:rFonts w:ascii="ALFABET98 Tur" w:hAnsi="ALFABET98 Tur"/>
                <w:b/>
                <w:bCs/>
                <w:color w:val="000000"/>
                <w:sz w:val="16"/>
                <w:szCs w:val="16"/>
                <w:lang w:eastAsia="tr-TR"/>
              </w:rPr>
              <w:br/>
              <w:t>5- Metre (m), litre (l), kilometre (km) şeklindeki kısaltmalardan sonra kesme işareti kullanılır.</w:t>
            </w:r>
            <w:r w:rsidRPr="00E81DB2">
              <w:rPr>
                <w:rFonts w:ascii="ALFABET98 Tur" w:hAnsi="ALFABET98 Tur"/>
                <w:b/>
                <w:bCs/>
                <w:color w:val="000000"/>
                <w:sz w:val="16"/>
                <w:szCs w:val="16"/>
                <w:lang w:eastAsia="tr-TR"/>
              </w:rPr>
              <w:br/>
              <w:t>Ankara-İstanbul yolunun 300 km'lik kısminin yapımı bitmişti.</w:t>
            </w:r>
            <w:r w:rsidRPr="00E81DB2">
              <w:rPr>
                <w:rFonts w:ascii="ALFABET98 Tur" w:hAnsi="ALFABET98 Tur"/>
                <w:b/>
                <w:bCs/>
                <w:color w:val="000000"/>
                <w:sz w:val="16"/>
                <w:szCs w:val="16"/>
                <w:lang w:eastAsia="tr-TR"/>
              </w:rPr>
              <w:br/>
              <w:t>6- Basım sırasında bazı harfler değişik şekilde dizilse bile (italik, çok belirgin siyah) kesme işareti yine de kullanılır. Faruk Nafiz'in Han Duvarları'nı okudunuz mu?</w:t>
            </w:r>
            <w:r w:rsidRPr="00E81DB2">
              <w:rPr>
                <w:rFonts w:ascii="ALFABET98 Tur" w:hAnsi="ALFABET98 Tur"/>
                <w:b/>
                <w:bCs/>
                <w:color w:val="000000"/>
                <w:sz w:val="16"/>
                <w:szCs w:val="16"/>
                <w:lang w:eastAsia="tr-TR"/>
              </w:rPr>
              <w:br/>
              <w:t>7- Gazete ve dergi başlıklarına ek getirilmişse kesme işareti ile ayrılır.</w:t>
            </w:r>
            <w:r w:rsidRPr="00E81DB2">
              <w:rPr>
                <w:rFonts w:ascii="ALFABET98 Tur" w:hAnsi="ALFABET98 Tur"/>
                <w:b/>
                <w:bCs/>
                <w:color w:val="000000"/>
                <w:sz w:val="16"/>
                <w:szCs w:val="16"/>
                <w:lang w:eastAsia="tr-TR"/>
              </w:rPr>
              <w:br/>
              <w:t>Anayasa'yı, Resmi Gazete'de</w:t>
            </w:r>
            <w:r w:rsidRPr="00E81DB2">
              <w:rPr>
                <w:rFonts w:ascii="ALFABET98 Tur" w:hAnsi="ALFABET98 Tur"/>
                <w:b/>
                <w:bCs/>
                <w:color w:val="000000"/>
                <w:sz w:val="16"/>
                <w:szCs w:val="16"/>
                <w:lang w:eastAsia="tr-TR"/>
              </w:rPr>
              <w:br/>
              <w:t>8- Özel isimlerden türetilmiş kelimeler (isim, mastar şeklinde fiil ve sıfatlarda) kesme işareti kullanılmaz.</w:t>
            </w:r>
            <w:r w:rsidRPr="00E81DB2">
              <w:rPr>
                <w:rFonts w:ascii="ALFABET98 Tur" w:hAnsi="ALFABET98 Tur"/>
                <w:b/>
                <w:bCs/>
                <w:color w:val="000000"/>
                <w:sz w:val="16"/>
                <w:szCs w:val="16"/>
                <w:lang w:eastAsia="tr-TR"/>
              </w:rPr>
              <w:br/>
              <w:t>Türklük, Türkleşmek, Türkçülük, İstanbullu, Ankaralı,</w:t>
            </w:r>
            <w:r w:rsidRPr="00E81DB2">
              <w:rPr>
                <w:rFonts w:ascii="ALFABET98 Tur" w:hAnsi="ALFABET98 Tur"/>
                <w:b/>
                <w:bCs/>
                <w:color w:val="000000"/>
                <w:sz w:val="16"/>
                <w:szCs w:val="16"/>
                <w:lang w:eastAsia="tr-TR"/>
              </w:rPr>
              <w:br/>
              <w:t>Araplaşmak, Romalı, Londralı, Parisli, Türkçenin, Hristiyanlığın. Aydınlıdan.</w:t>
            </w:r>
            <w:r w:rsidRPr="00E81DB2">
              <w:rPr>
                <w:rFonts w:ascii="ALFABET98 Tur" w:hAnsi="ALFABET98 Tur"/>
                <w:b/>
                <w:bCs/>
                <w:color w:val="000000"/>
                <w:sz w:val="16"/>
                <w:szCs w:val="16"/>
                <w:lang w:eastAsia="tr-TR"/>
              </w:rPr>
              <w:br/>
              <w:t>9- Yabancı özel adların sonundaki çokluk ve yapım ekleri kesme işaretiyle ayrılır.</w:t>
            </w:r>
            <w:r w:rsidRPr="00E81DB2">
              <w:rPr>
                <w:rFonts w:ascii="ALFABET98 Tur" w:hAnsi="ALFABET98 Tur"/>
                <w:b/>
                <w:bCs/>
                <w:color w:val="000000"/>
                <w:sz w:val="16"/>
                <w:szCs w:val="16"/>
                <w:lang w:eastAsia="tr-TR"/>
              </w:rPr>
              <w:br/>
              <w:t>Bordo'lu</w:t>
            </w:r>
            <w:r w:rsidRPr="00E81DB2">
              <w:rPr>
                <w:rFonts w:ascii="ALFABET98 Tur" w:hAnsi="ALFABET98 Tur"/>
                <w:b/>
                <w:bCs/>
                <w:color w:val="000000"/>
                <w:sz w:val="16"/>
                <w:szCs w:val="16"/>
                <w:lang w:eastAsia="tr-TR"/>
              </w:rPr>
              <w:br/>
              <w:t>10-Özel isim satır sonunda bitmiş, aldığı eki yazacak yer kalmamışsa o zaman kesme işareti özel ismin sonundaki yerine konur, ismin sonuna gelen ek diğer satırın basına yazılır, ancak birleştirme işareti özel ismin bulunduğu satırın sonuna konmaz. Kesme işaretinin konması yeterlidir.</w:t>
            </w:r>
            <w:r w:rsidRPr="00E81DB2">
              <w:rPr>
                <w:rFonts w:ascii="ALFABET98 Tur" w:hAnsi="ALFABET98 Tur"/>
                <w:b/>
                <w:bCs/>
                <w:color w:val="000000"/>
                <w:sz w:val="16"/>
                <w:szCs w:val="16"/>
                <w:lang w:eastAsia="tr-TR"/>
              </w:rPr>
              <w:br/>
              <w:t xml:space="preserve">(Dün İstanbul' dan geldi.)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Paragraf işareti (</w:t>
            </w:r>
            <w:r w:rsidRPr="00E81DB2">
              <w:rPr>
                <w:rFonts w:ascii="Verdana" w:hAnsi="Verdana"/>
                <w:b/>
                <w:bCs/>
                <w:color w:val="FF0000"/>
                <w:sz w:val="16"/>
                <w:szCs w:val="16"/>
                <w:lang w:eastAsia="tr-TR"/>
              </w:rPr>
              <w:t>Ã</w:t>
            </w:r>
            <w:r w:rsidRPr="00E81DB2">
              <w:rPr>
                <w:rFonts w:ascii="ALFABET98" w:hAnsi="ALFABET98"/>
                <w:b/>
                <w:bCs/>
                <w:color w:val="FF0000"/>
                <w:sz w:val="16"/>
                <w:szCs w:val="16"/>
                <w:lang w:eastAsia="tr-TR"/>
              </w:rPr>
              <w:t>‚Â</w:t>
            </w:r>
            <w:r w:rsidRPr="00E81DB2">
              <w:rPr>
                <w:rFonts w:ascii="Verdana" w:hAnsi="Verdana"/>
                <w:b/>
                <w:bCs/>
                <w:color w:val="FF0000"/>
                <w:sz w:val="16"/>
                <w:szCs w:val="16"/>
                <w:lang w:eastAsia="tr-TR"/>
              </w:rPr>
              <w:t>§</w:t>
            </w:r>
            <w:r w:rsidRPr="00E81DB2">
              <w:rPr>
                <w:rFonts w:ascii="ALFABET98" w:hAnsi="ALFABET98"/>
                <w:b/>
                <w:bCs/>
                <w:color w:val="FF0000"/>
                <w:sz w:val="16"/>
                <w:szCs w:val="16"/>
                <w:lang w:eastAsia="tr-TR"/>
              </w:rPr>
              <w:t>)</w:t>
            </w:r>
            <w:r w:rsidRPr="00E81DB2">
              <w:rPr>
                <w:rFonts w:ascii="ALFABET98 Tur" w:hAnsi="ALFABET98 Tur"/>
                <w:b/>
                <w:bCs/>
                <w:color w:val="000000"/>
                <w:sz w:val="16"/>
                <w:szCs w:val="16"/>
                <w:lang w:eastAsia="tr-TR"/>
              </w:rPr>
              <w:br/>
              <w:t xml:space="preserve">1-Değişik yazı bölümlerini, paragrafları, ayrı konuları, ayrı maddeleri ayırmak için kullanılır. Çok sınırlı biir alanda kullanılmaktadır. Çengel yerine bugün numara koymakla yetinilmektedir. </w:t>
            </w:r>
            <w:r w:rsidRPr="00E81DB2">
              <w:rPr>
                <w:rFonts w:ascii="ALFABET98 Tur" w:hAnsi="ALFABET98 Tur"/>
                <w:b/>
                <w:bCs/>
                <w:color w:val="000000"/>
                <w:sz w:val="16"/>
                <w:szCs w:val="16"/>
                <w:lang w:eastAsia="tr-TR"/>
              </w:rPr>
              <w:br/>
              <w:t>Yıldız (not) işareti (*)</w:t>
            </w:r>
            <w:r w:rsidRPr="00E81DB2">
              <w:rPr>
                <w:rFonts w:ascii="ALFABET98 Tur" w:hAnsi="ALFABET98 Tur"/>
                <w:b/>
                <w:bCs/>
                <w:color w:val="000000"/>
                <w:sz w:val="16"/>
                <w:szCs w:val="16"/>
                <w:lang w:eastAsia="tr-TR"/>
              </w:rPr>
              <w:br/>
              <w:t xml:space="preserve">1 - Kelimelerin, mısraların veya beyitlerin sonuna konur. Bu konu ile ilgili olarak kelime, mısra veya beyit için sayfa sonunda, bölüm sonunda veya kitap sonunda açıklama olduğunu gösterir, şimdi rakamlar kullanılmaktadır. İlk donanmayı kuran Çaka Bey'dir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Bölme (yan çizgi) işareti (/)</w:t>
            </w:r>
            <w:r w:rsidRPr="00E81DB2">
              <w:rPr>
                <w:rFonts w:ascii="ALFABET98 Tur" w:hAnsi="ALFABET98 Tur"/>
                <w:b/>
                <w:bCs/>
                <w:color w:val="000000"/>
                <w:sz w:val="16"/>
                <w:szCs w:val="16"/>
                <w:lang w:eastAsia="tr-TR"/>
              </w:rPr>
              <w:br/>
              <w:t>1- Birbirine benzer iki kelime, iki şey arasına konur, (veya) anlamı verir.</w:t>
            </w:r>
            <w:r w:rsidRPr="00E81DB2">
              <w:rPr>
                <w:rFonts w:ascii="ALFABET98 Tur" w:hAnsi="ALFABET98 Tur"/>
                <w:b/>
                <w:bCs/>
                <w:color w:val="000000"/>
                <w:sz w:val="16"/>
                <w:szCs w:val="16"/>
                <w:lang w:eastAsia="tr-TR"/>
              </w:rPr>
              <w:br/>
              <w:t>Baba evi/ocağı Konuşmak görüşmek/konuşup görüşmek</w:t>
            </w:r>
            <w:r w:rsidRPr="00E81DB2">
              <w:rPr>
                <w:rFonts w:ascii="ALFABET98 Tur" w:hAnsi="ALFABET98 Tur"/>
                <w:b/>
                <w:bCs/>
                <w:color w:val="000000"/>
                <w:sz w:val="16"/>
                <w:szCs w:val="16"/>
                <w:lang w:eastAsia="tr-TR"/>
              </w:rPr>
              <w:br/>
              <w:t>2- Parça içinde bir şiirin mısraları arka arkaya yazılacaksa yine konur.</w:t>
            </w:r>
            <w:r w:rsidRPr="00E81DB2">
              <w:rPr>
                <w:rFonts w:ascii="ALFABET98 Tur" w:hAnsi="ALFABET98 Tur"/>
                <w:b/>
                <w:bCs/>
                <w:color w:val="000000"/>
                <w:sz w:val="16"/>
                <w:szCs w:val="16"/>
                <w:lang w:eastAsia="tr-TR"/>
              </w:rPr>
              <w:br/>
              <w:t>Yağız atlar kişnedi, meşin kırbaç şakladı./Bir dakika araba yerinde durakladı. - Han Duvarları</w:t>
            </w:r>
            <w:r w:rsidRPr="00E81DB2">
              <w:rPr>
                <w:rFonts w:ascii="ALFABET98 Tur" w:hAnsi="ALFABET98 Tur"/>
                <w:b/>
                <w:bCs/>
                <w:color w:val="000000"/>
                <w:sz w:val="16"/>
                <w:szCs w:val="16"/>
                <w:lang w:eastAsia="tr-TR"/>
              </w:rPr>
              <w:br/>
              <w:t>3- Tarihlerde gün, ay ve yılı ayırmak için kullanılır.</w:t>
            </w:r>
            <w:r w:rsidRPr="00E81DB2">
              <w:rPr>
                <w:rFonts w:ascii="ALFABET98 Tur" w:hAnsi="ALFABET98 Tur"/>
                <w:b/>
                <w:bCs/>
                <w:color w:val="000000"/>
                <w:sz w:val="16"/>
                <w:szCs w:val="16"/>
                <w:lang w:eastAsia="tr-TR"/>
              </w:rPr>
              <w:br/>
              <w:t>(9/XII/1986) 4. Adres yazarken semt ile şehir arasına konur.</w:t>
            </w:r>
            <w:r w:rsidRPr="00E81DB2">
              <w:rPr>
                <w:rFonts w:ascii="ALFABET98 Tur" w:hAnsi="ALFABET98 Tur"/>
                <w:b/>
                <w:bCs/>
                <w:color w:val="000000"/>
                <w:sz w:val="16"/>
                <w:szCs w:val="16"/>
                <w:lang w:eastAsia="tr-TR"/>
              </w:rPr>
              <w:br/>
              <w:t>Türkocağı Cad. Celal Ferdi Gökçay Şok. No. 19/2 Cağaloğlu / İSTANBUL</w:t>
            </w:r>
            <w:r w:rsidRPr="00E81DB2">
              <w:rPr>
                <w:rFonts w:ascii="ALFABET98 Tur" w:hAnsi="ALFABET98 Tur"/>
                <w:b/>
                <w:bCs/>
                <w:color w:val="000000"/>
                <w:sz w:val="16"/>
                <w:szCs w:val="16"/>
                <w:lang w:eastAsia="tr-TR"/>
              </w:rPr>
              <w:br/>
              <w:t>Ayrıca bölme işareti olarak kullanılır.</w:t>
            </w:r>
            <w:r w:rsidRPr="00E81DB2">
              <w:rPr>
                <w:rFonts w:ascii="ALFABET98 Tur" w:hAnsi="ALFABET98 Tur"/>
                <w:b/>
                <w:bCs/>
                <w:color w:val="000000"/>
                <w:sz w:val="16"/>
                <w:szCs w:val="16"/>
                <w:lang w:eastAsia="tr-TR"/>
              </w:rPr>
              <w:br/>
              <w:t>60 / 2 = 30</w:t>
            </w:r>
            <w:r w:rsidRPr="00E81DB2">
              <w:rPr>
                <w:rFonts w:ascii="ALFABET98 Tur" w:hAnsi="ALFABET98 Tur"/>
                <w:b/>
                <w:bCs/>
                <w:color w:val="000000"/>
                <w:sz w:val="16"/>
                <w:szCs w:val="16"/>
                <w:lang w:eastAsia="tr-TR"/>
              </w:rPr>
              <w:br/>
              <w:t>Daktilolarda köşeli parantez işareti olmadığı için bu işaret</w:t>
            </w:r>
            <w:r w:rsidRPr="00E81DB2">
              <w:rPr>
                <w:rFonts w:ascii="ALFABET98 Tur" w:hAnsi="ALFABET98 Tur"/>
                <w:b/>
                <w:bCs/>
                <w:color w:val="000000"/>
                <w:sz w:val="16"/>
                <w:szCs w:val="16"/>
                <w:lang w:eastAsia="tr-TR"/>
              </w:rPr>
              <w:br/>
              <w:t xml:space="preserve">köşeli parantez yerine bazı metinlerde kullanılmaktadır.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Denden işareti (")</w:t>
            </w:r>
            <w:r w:rsidRPr="00E81DB2">
              <w:rPr>
                <w:rFonts w:ascii="ALFABET98 Tur" w:hAnsi="ALFABET98 Tur"/>
                <w:b/>
                <w:bCs/>
                <w:color w:val="000000"/>
                <w:sz w:val="16"/>
                <w:szCs w:val="16"/>
                <w:lang w:eastAsia="tr-TR"/>
              </w:rPr>
              <w:br/>
              <w:t>1- Aynı metinleri, kelimeleri tekrar yazmamak için kullanılır.</w:t>
            </w:r>
            <w:r w:rsidRPr="00E81DB2">
              <w:rPr>
                <w:rFonts w:ascii="ALFABET98 Tur" w:hAnsi="ALFABET98 Tur"/>
                <w:b/>
                <w:bCs/>
                <w:color w:val="000000"/>
                <w:sz w:val="16"/>
                <w:szCs w:val="16"/>
                <w:lang w:eastAsia="tr-TR"/>
              </w:rPr>
              <w:br/>
              <w:t xml:space="preserve">On beş beş ile toplanırsa yirmi eder. </w:t>
            </w:r>
            <w:r w:rsidRPr="00E81DB2">
              <w:rPr>
                <w:rFonts w:ascii="ALFABET98 Tur" w:hAnsi="ALFABET98 Tur"/>
                <w:b/>
                <w:bCs/>
                <w:color w:val="000000"/>
                <w:sz w:val="16"/>
                <w:szCs w:val="16"/>
                <w:lang w:eastAsia="tr-TR"/>
              </w:rPr>
              <w:br/>
              <w:t>On iki sekiz " " " "</w:t>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Diğer işaretler</w:t>
            </w:r>
            <w:r w:rsidRPr="00E81DB2">
              <w:rPr>
                <w:rFonts w:ascii="ALFABET98 Tur" w:hAnsi="ALFABET98 Tur"/>
                <w:b/>
                <w:bCs/>
                <w:color w:val="000000"/>
                <w:sz w:val="16"/>
                <w:szCs w:val="16"/>
                <w:lang w:eastAsia="tr-TR"/>
              </w:rPr>
              <w:br/>
              <w:t>1-Toplama işareti: + artı</w:t>
            </w:r>
            <w:r w:rsidRPr="00E81DB2">
              <w:rPr>
                <w:rFonts w:ascii="ALFABET98 Tur" w:hAnsi="ALFABET98 Tur"/>
                <w:b/>
                <w:bCs/>
                <w:color w:val="000000"/>
                <w:sz w:val="16"/>
                <w:szCs w:val="16"/>
                <w:lang w:eastAsia="tr-TR"/>
              </w:rPr>
              <w:br/>
              <w:t>2- Çıkarma işareti: - eksi</w:t>
            </w:r>
            <w:r w:rsidRPr="00E81DB2">
              <w:rPr>
                <w:rFonts w:ascii="ALFABET98 Tur" w:hAnsi="ALFABET98 Tur"/>
                <w:b/>
                <w:bCs/>
                <w:color w:val="000000"/>
                <w:sz w:val="16"/>
                <w:szCs w:val="16"/>
                <w:lang w:eastAsia="tr-TR"/>
              </w:rPr>
              <w:br/>
              <w:t>3- Çarpma işareti: x çarpı</w:t>
            </w:r>
            <w:r w:rsidRPr="00E81DB2">
              <w:rPr>
                <w:rFonts w:ascii="ALFABET98 Tur" w:hAnsi="ALFABET98 Tur"/>
                <w:b/>
                <w:bCs/>
                <w:color w:val="000000"/>
                <w:sz w:val="16"/>
                <w:szCs w:val="16"/>
                <w:lang w:eastAsia="tr-TR"/>
              </w:rPr>
              <w:br/>
              <w:t>4- Bölme işareti: - bölü</w:t>
            </w:r>
            <w:r w:rsidRPr="00E81DB2">
              <w:rPr>
                <w:rFonts w:ascii="ALFABET98 Tur" w:hAnsi="ALFABET98 Tur"/>
                <w:b/>
                <w:bCs/>
                <w:color w:val="000000"/>
                <w:sz w:val="16"/>
                <w:szCs w:val="16"/>
                <w:lang w:eastAsia="tr-TR"/>
              </w:rPr>
              <w:br/>
              <w:t>5- Eşitlik işareti: =</w:t>
            </w:r>
            <w:r w:rsidRPr="00E81DB2">
              <w:rPr>
                <w:rFonts w:ascii="ALFABET98 Tur" w:hAnsi="ALFABET98 Tur"/>
                <w:b/>
                <w:bCs/>
                <w:color w:val="000000"/>
                <w:sz w:val="16"/>
                <w:szCs w:val="16"/>
                <w:lang w:eastAsia="tr-TR"/>
              </w:rPr>
              <w:br/>
              <w:t>6- Yüzde işareti: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1)NOKTA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a)Tamamlanmış cümle sonlarında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*Gözlerin gözlerime değince felaketim olurdu ,ağlardım.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*Beni sevmiyordun,bilirdim.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b)Kısaltmalardan sonra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vb. *Prof. *Dr. *Cad. *Alm. *Ar. İng.</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c)Sıra gösteren rakamlardan sonra “-inci” eki yerine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*Senin çocuk 1. sınıfta mı okuyor.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*Dün 25. yaşıma bastım.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d)Tarihlerin yazılışında gün,ay ve yılı gösteren sayıları birbirinden ayırmak için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*21.03.1978 *29.X.1925</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e)Saat ve dakika gösteren sayıları birbirinden ayırmak için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*Yarın 08.45’te gideceğim.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VİRGÜL (,):</w:t>
            </w:r>
            <w:r w:rsidRPr="00E81DB2">
              <w:rPr>
                <w:rFonts w:ascii="ALFABET98 Tur" w:hAnsi="ALFABET98 Tur"/>
                <w:b/>
                <w:bCs/>
                <w:color w:val="000000"/>
                <w:sz w:val="16"/>
                <w:szCs w:val="16"/>
                <w:lang w:eastAsia="tr-TR"/>
              </w:rPr>
              <w:t xml:space="preserv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a)Yazıda sıralanan eş görevli sözcükler ya da söz gruplarını ayırmada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*O kitabı aradım , buldum.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*Fırat,Dicle önemli nehirlerimizdendir.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*Çalıkuşu’nu ,Huzur’u ,İntibah’ı okudun mu?</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*Kitabı açtı ,birkaç sayfa çevirdi , yüksek sesle okumaya başladı.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*Yakında yine bahar gelecek, ağaçlar çiçek açacak ,kediler damlara çıkacak.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b)Anlama güç katmak için tekrarlanan sözler arasına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*Oğlunu , kadersiz oğlunu bir daha göğsüne bastı.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*Akşam,yine akşam ,yine akşam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c)Hitaplardan sonra kullanılır: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*Sevgili Kızım, *Değerli Öğretmenim, * Saygıdeğer Müdürüm,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d)Yüklemden uzak kalmış özneden sonra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*Ahmet Haşim, şiirde anlamın kapalı olmasına ve musikiye önem vermiş bir şairimizdir.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*İşte bu adam, Türkiye’yi pislikten kurtaracak tek adamdır.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*Tatlılar,kalorisi fazla ;fakat vitamini az besinlerdir.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e)Cümlede vurgulanmak istenen ögelerden sonra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*Yarın,buraya geleceksin ve bu işi çabucak bitireceksin.</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f)Anlam karışıklığına meydan vermemek için adlaşmış sıfatlardan sonra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*Genç, adama ters ters baktı.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*Hırsız, çocuğu kovaladı.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*Yaralı, kadının yüzüne bakıyordu.</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*İhtiyar, adamın suratına tükürdü.</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g)Bazı cümlelerde anlam karışıklığını önlemek için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*Oku; adam ol baban gibi ,eşek olma.</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*Siz de kazançlı çıkmak istiyorsanız benim gibi, hanımları alışverişe gönderin.</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ğ)Bir addan önce gelen zamirlerden sonra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*O, şiiri niçin ezberlememiş?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*O ,güzel günlerine yeniden dönebilse.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kadını bir daha görmemiş.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*Şu ,bahçeye dikilecekmiş.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h)Arasözlerin başında ve sonunda kullanılır.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büyük komutanı, Atatürk’ü ,saygıyla anıyoruz.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yöre, Sibirya ve çevresi,alabildiğine soğuktur.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*Örnek olsun diye, örnek istemez ya, söylüyorum.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*Bir kuş, bir çiçek, bir böcek ,ne bileyim ben, her şey onun ilgisini çekiyordu.</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*Ben de Ankara’da, o güzelim başkentte, beş yıl kaldım.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I)Yazıda tırnak içine alınmamış aktarma cümlelerin sonunda tırnak işareti yerine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*Minareyi çalan kılıfını hazırlar, diyordu.</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*Artık sevmeyeceğim,dedi.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i)Cümle başında kullanılan “evet,hayır,yok,yoo,peki,tamam,hayhay,</w:t>
            </w:r>
            <w:r w:rsidRPr="00E81DB2">
              <w:rPr>
                <w:rFonts w:ascii="ALFABET98" w:hAnsi="ALFABET98"/>
                <w:b/>
                <w:bCs/>
                <w:color w:val="000000"/>
                <w:sz w:val="16"/>
                <w:szCs w:val="16"/>
                <w:lang w:eastAsia="tr-TR"/>
              </w:rPr>
              <w:t>olur,</w:t>
            </w:r>
            <w:r w:rsidRPr="00E81DB2">
              <w:rPr>
                <w:rFonts w:ascii="ALFABET98" w:hAnsi="ALFABET98"/>
                <w:b/>
                <w:bCs/>
                <w:color w:val="000000"/>
                <w:sz w:val="16"/>
                <w:szCs w:val="16"/>
                <w:lang w:eastAsia="tr-TR"/>
              </w:rPr>
              <w:br/>
            </w:r>
            <w:r w:rsidRPr="00E81DB2">
              <w:rPr>
                <w:rFonts w:ascii="ALFABET98" w:hAnsi="ALFABET98"/>
                <w:b/>
                <w:bCs/>
                <w:color w:val="000000"/>
                <w:sz w:val="16"/>
                <w:szCs w:val="16"/>
                <w:lang w:eastAsia="tr-TR"/>
              </w:rPr>
              <w:br/>
              <w:t>haydi,elbette</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gibi sözcüklerden sonra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*Hayır, bu işi sevmedim. *Evet, yarın sınavsınız. *Yoo,işte bunu yapamam, dedi.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3.NOKTALI VİRGÜL (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a)Birbirine bağlı olmakla birlikte her biri kendi içinde bağımsız cümlelerin arasında kullanılır.Bu tip cümleler birbirini açıklayan,güçlendiren ,biri diğerine örnek olan cümlelerdir.Bu kullanım özellikle atasözlerinde görülür.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*Yer üst üste iki kez sarsıldı; halk korkuyla sokaklara fırladı.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*Kısa bir konuşma yaptı; dinleyiciler onu uzun uzun alkışladı.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*Horoz ölür; gözü çöplükte kalır.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*Yalancının evi yanmış;kimse inanmamış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b)Virgülle ayrılmış sözleri ya da söz gruplarını farklı sözlerden ya da söz gruplarından ayırmak için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*Sayısal derslerden matematiği,fiziği; sözel derslerden Türkçeyi, coğrafyayı çok seviyorum.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*Ahmet Haşim, Cenap Şehabettin sembolist; Tevfik Fikret ,Yahya Kemal parnasyen şairlerdendir.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*Erkek çocuklara Ali,Murat,Serhat; kız çocuklarına ise Yeşim,Senem,Serpil adları verilir.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c)Ögeleri arasına virgül konmuş sıralı cümleleri ayırmada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*Sevinçten, heyecandan içim içime sığmıyor; bağırmak,kahkahalar atmak,ağlamak istiyorum.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*At ölür, meydan kalır;yiğit ölür , şan kalır.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*Kel ölür , sırma saçlı olur ; kör ölür , badem gözlü olur.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d)Önceki cümle</w:t>
            </w:r>
            <w:r w:rsidRPr="00E81DB2">
              <w:rPr>
                <w:rFonts w:ascii="ALFABET98" w:hAnsi="ALFABET98"/>
                <w:b/>
                <w:bCs/>
                <w:color w:val="000000"/>
                <w:sz w:val="16"/>
                <w:szCs w:val="16"/>
                <w:lang w:eastAsia="tr-TR"/>
              </w:rPr>
              <w:t>ye “fakat,oysa ,lakin,ancak,çünkü</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gibi bağlaçlarla bağlanan cümlelerde bağlaçlardan önce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romanı inceledim ;fakat pek beğendiğimi söyleyemem.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*Köye sen git;ancak orada çok fazla kalma.</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*Kazanacağım ;çünkü çok çalışıyorum.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 Noktalı virgül, yukarıda sayılan bağlaçlardan önce kullanıldığı gibi bunların yerine de kullanılabilir.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*Bugün erken yatmalıyım;yarın sınav var.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*İşinle ne kadar küçük olursa olsun ilgilen; hayattaki tek dayanağın odur.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*Sıkı giyinin ;dışarısı çok soğuk.</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e)Öğeler arasında anlam karışıklığını önlemek için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*Murat;Hasan ,Ali ve Osman’dan daha çalışkanmış.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*Elma;armut,muz ve üzümden yararlıdır.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f)Özneden sonra virgüllerle ayrılan eş görevli sözcükler varsa ,özne noktalı virgülle ayrılır.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*1.yeni grubunun en ünlü temsilcilerinden olan Orhan Veli ; dili çok iyi kullanan ,okuyucuyu değişik bir romantizme sürükleyen , güçlü bir şairdir.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Not: Noktalı virgülden ve virgülden sonra gelen sözcükler </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xml:space="preserve"> özel isim değil iseler- küçük harfle başlar.Diğer noktalama işaretlerinden sonra gelen sözcükler büyük harfle başlar.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 xml:space="preserve">4.İKİ NOKTA ( : )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a)Bir cümle veya sözcükten sonra yapılacak açıklamalardan önce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*Şimdi herkes ona şöyle sesleniyordu:Atmaca Kamil.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*Bence bu cinayetin iki nedeni olabilir:Birincisi namus meselesi,ikincisi çıkar kavgasıdır.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*Demokrasinin tek dayanağı vardır: O da özgürlüktür.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b)Alıntı cümlelerden önce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sanatçının romanla ilgili şu sözünü anmadan geçemeyeceğim:“Roman yol boyunca gezdirilen bir aynadır.”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*Hacı Bektaş-ı Veli:“Eline,beline,diline sahip ol.” demiş.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b)Öykü ve romanlarda konuşma çizgisinden önce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*Süleyman Çavuş: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Bırak açma o bahsi ,dedi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Kooperatif katibi kaşlarını çattı: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Yoo, böyle deme Süleyman Çavuş.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Not:İki noktadan sonra yapılacak açıklama bir cümle niteliğinde değilse küçük harfle başlar.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*En çok sevdiğim meyvelerden bazıları şunlardır:muz,elma,portakal</w:t>
            </w:r>
            <w:r w:rsidRPr="00E81DB2">
              <w:rPr>
                <w:rFonts w:ascii="Verdana" w:hAnsi="Verdana"/>
                <w:b/>
                <w:bCs/>
                <w:color w:val="000000"/>
                <w:sz w:val="16"/>
                <w:szCs w:val="16"/>
                <w:lang w:eastAsia="tr-TR"/>
              </w:rPr>
              <w:t>…</w:t>
            </w:r>
            <w:r w:rsidRPr="00E81DB2">
              <w:rPr>
                <w:rFonts w:ascii="ALFABET98" w:hAnsi="ALFABET98"/>
                <w:b/>
                <w:bCs/>
                <w:color w:val="000000"/>
                <w:sz w:val="16"/>
                <w:szCs w:val="16"/>
                <w:lang w:eastAsia="tr-TR"/>
              </w:rPr>
              <w:br/>
            </w:r>
            <w:r w:rsidRPr="00E81DB2">
              <w:rPr>
                <w:rFonts w:ascii="ALFABET98" w:hAnsi="ALFABET98"/>
                <w:b/>
                <w:bCs/>
                <w:color w:val="000000"/>
                <w:sz w:val="16"/>
                <w:szCs w:val="16"/>
                <w:lang w:eastAsia="tr-TR"/>
              </w:rPr>
              <w:br/>
            </w:r>
            <w:r w:rsidRPr="00E81DB2">
              <w:rPr>
                <w:rFonts w:ascii="ALFABET98 Tur" w:hAnsi="ALFABET98 Tur"/>
                <w:b/>
                <w:bCs/>
                <w:color w:val="FF0000"/>
                <w:sz w:val="16"/>
                <w:szCs w:val="16"/>
                <w:lang w:eastAsia="tr-TR"/>
              </w:rPr>
              <w:t xml:space="preserve">5.KESME İŞARETİ(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a)Özel adlardan sonra gelen çekim eklerini ayırmada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*Yakup Kadri’nin Yaban’ı Kurtuluş Savaşı dönemini anlatır.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b)Kısaltmalardan sonra gelen ekler kesme işaretiyle ayrılır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*KKTC’yi her alanda destekliyoruz.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*Yarın ABD’ye gidecek.</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NOT:Küçük harflerle yapılan kısaltmalara getirilen eklerde kelimenin okunuşu;büyük harflerle yapılan kısaltmalara getirilen eklerde kısaltmanın son harfinin okunuşu esas alınır.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*kg’dan *PTT’ye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NOT:Sonunda nokta bulunan kısaltmalar, kesme işaretiyle ayrılmaz.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vb.leri *mad.si *Alm.dan *İng.yi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c)Her türlü rakamdan sonra gelen ekler kesme işaretiyle ayrılır.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*36’nın ortak bölenleri nelerdir?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*Sen 9’uncu sınıfta mı okuyorsun?</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UYARI: Özel isimler yapım eki aldıklarında kesme işaretiyle ayrılmaz.Yapım ekinden sonra gelen çekim ekleri de ayrılmaz.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*Ankaralıdan *Konyalım *Amerikalılar *İslamcı *Aligil</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NOT:-ler eki </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gil yapım ekinin yerini tutarsa kesme işaretiyle ayrılmaz.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*Dün Alilere gittim.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*Sınıftaki Ali’ler ayağa kalksın.</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NOT:Özel adlar yerine kullanılan ‘o’ zamiri cümle içinde büyük harfle yazılmaz ve kendisinden sonra gelen ekler kesme işaretiyle ayrılmaz.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*Ben onun ne kadar kibirli biri olduğunu bilmez miyim?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d)Bazı sözcüklerde anlam karışıklığını önlemek için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*Osmanlılarda kadı’nın önemli bir yeri vardır.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*Pencereden kar’ı seyrediyorum.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e)Seslerin konuşma sırasında ya da şiirde vezin gereği düştüğünü göstermek için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*N’apalım *N’eylersin *N’etsin *Vardı m’ola sevdiğim yurduna</w:t>
            </w:r>
            <w:r w:rsidRPr="00E81DB2">
              <w:rPr>
                <w:rFonts w:ascii="ALFABET98" w:hAnsi="ALFABET98"/>
                <w:color w:val="000000"/>
                <w:sz w:val="16"/>
                <w:szCs w:val="16"/>
                <w:lang w:eastAsia="tr-TR"/>
              </w:rPr>
              <w:br/>
            </w:r>
            <w:r w:rsidRPr="00E81DB2">
              <w:rPr>
                <w:rFonts w:ascii="ALFABET98" w:hAnsi="ALFABET98"/>
                <w:color w:val="000000"/>
                <w:sz w:val="16"/>
                <w:szCs w:val="16"/>
                <w:lang w:eastAsia="tr-TR"/>
              </w:rPr>
              <w:br/>
            </w:r>
            <w:r w:rsidRPr="00E81DB2">
              <w:rPr>
                <w:rFonts w:ascii="ALFABET98" w:hAnsi="ALFABET98"/>
                <w:color w:val="000000"/>
                <w:sz w:val="16"/>
                <w:szCs w:val="16"/>
                <w:lang w:eastAsia="tr-TR"/>
              </w:rPr>
              <w:br/>
            </w:r>
            <w:r w:rsidRPr="00E81DB2">
              <w:rPr>
                <w:rFonts w:ascii="ALFABET98 Tur" w:hAnsi="ALFABET98 Tur"/>
                <w:b/>
                <w:bCs/>
                <w:color w:val="FF0000"/>
                <w:sz w:val="16"/>
                <w:szCs w:val="16"/>
                <w:lang w:eastAsia="tr-TR"/>
              </w:rPr>
              <w:t>6.SORU İŞARETİ ( ? )</w:t>
            </w:r>
            <w:r w:rsidRPr="00E81DB2">
              <w:rPr>
                <w:rFonts w:ascii="ALFABET98 Tur" w:hAnsi="ALFABET98 Tur"/>
                <w:b/>
                <w:bCs/>
                <w:color w:val="000000"/>
                <w:sz w:val="16"/>
                <w:szCs w:val="16"/>
                <w:lang w:eastAsia="tr-TR"/>
              </w:rPr>
              <w:t xml:space="preserv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a)Soru bildiren cümle veya sözcüklerin sonunda kullanılır, cümle sözde soru cümlesi de olsa yani karşıdan bir cevap beklenmese de cümlenin sonuna soru işareti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*Türk edebiyatının ilk yazılı belgesi nedir? (cevap bekliyor:gerçek soru cümlesi)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havada dışarı mı çıkılır? (cevap beklemiyor:sözde soru cümlesi)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*Böyle bir adama nasıl güvenirsin? (cevap beklemiyor:sözde soru cümlesi)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*Seni hiç sevmez olur muyum? (cevap beklemiyor:sözde soru cümlesi)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kitapları ona mı vereceğim? (cevap bekliyor:gerçek soru cümlesi)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b)Kuşku duyulan bilgilerin yanına ya da bilinmeyen bilgiler yerine parantez içinde konulur.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*Kayıkçı Kul Mustafa (?-1658?) halk edebiyatımızın destan şairlerinden biridir.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*Karacaoğlan’ın Güneydoğu Anadolu’da (?) yaşadığını söylüyor.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UYARI: İçinde soru sözcüğü olsa bile , bir cümle soru anlamı taşımıyorsa sonuna soru işareti konulmaz.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*Neden gittiğini bilmiyoruz. *Bana nasıl çalışacağımı söylemedin.</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 xml:space="preserve">7.ÜNLEM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a)Şaşma , korku, kızma ,heyecan,sevinme</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xml:space="preserve"> gibi duyguları dile getiren cümlelerin sonunda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*Dur,bir yanlışlık yapmayalım!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*Git başımdan seni görmek istemiyorum!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*Eh, hayırlısı neyse o olsun!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*Lanet olsun böylesi işe!</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*Böyle maç olmaz olsun!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*Yaşasın ,sınavı kazanmışım!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b)Küçümseme , yerme,alay etme amacıyla parantez içinde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*Akla durgunluk verecek reklam kampanyalarıyla büyük(!) sanatçılar yaratılıyor.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kasabada onun ne kadar akıllı(!) olduğunu bilmeyen mi var?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8.ÜÇ NOKTA (</w:t>
            </w:r>
            <w:r w:rsidRPr="00E81DB2">
              <w:rPr>
                <w:rFonts w:ascii="Verdana" w:hAnsi="Verdana"/>
                <w:b/>
                <w:bCs/>
                <w:color w:val="FF0000"/>
                <w:sz w:val="16"/>
                <w:szCs w:val="16"/>
                <w:lang w:eastAsia="tr-TR"/>
              </w:rPr>
              <w:t>…</w:t>
            </w:r>
            <w:r w:rsidRPr="00E81DB2">
              <w:rPr>
                <w:rFonts w:ascii="ALFABET98" w:hAnsi="ALFABET98"/>
                <w:b/>
                <w:bCs/>
                <w:color w:val="FF0000"/>
                <w:sz w:val="16"/>
                <w:szCs w:val="16"/>
                <w:lang w:eastAsia="tr-TR"/>
              </w:rPr>
              <w:t xml:space="preserv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a)Herhangi bir nedenle bitmemiş ya da okuyucunun anlayışına bırakmak için bitirilmemiş cümlelerin sonuna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*Şu bahar yağmurları bir gelse</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*Birdenbire karşımıza çıkıveren yeşillik denizi</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*Karşı sahilde mor,fark olunmaz sisler altındaki dağlar,korular, beyaz yalılar</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Bunları seyretmek bana huzur veriyor.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b)Birtakım örnekler sayıldıktan sonra “vb” anlamında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*Binanın tepesinden neler görünmüyordu ki:caddeler,sokaklar,evler,insanlar</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köyün insanları konukseverdir,alçakgönüllüdür,iyidir</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c)Söz arasında söylenmek istenmeyen sözler yerine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*Şu </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xml:space="preserve"> adamı gözüm görmese iyi olacak.</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*Kılavuzu karga olanın burnu b</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tan çıkmaz.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9.TIRNAK İŞARETİ( “</w:t>
            </w:r>
            <w:r w:rsidRPr="00E81DB2">
              <w:rPr>
                <w:rFonts w:ascii="Verdana" w:hAnsi="Verdana"/>
                <w:b/>
                <w:bCs/>
                <w:color w:val="FF0000"/>
                <w:sz w:val="16"/>
                <w:szCs w:val="16"/>
                <w:lang w:eastAsia="tr-TR"/>
              </w:rPr>
              <w:t>…</w:t>
            </w:r>
            <w:r w:rsidRPr="00E81DB2">
              <w:rPr>
                <w:rFonts w:ascii="ALFABET98" w:hAnsi="ALFABET98"/>
                <w:b/>
                <w:bCs/>
                <w:color w:val="FF0000"/>
                <w:sz w:val="16"/>
                <w:szCs w:val="16"/>
                <w:lang w:eastAsia="tr-TR"/>
              </w:rPr>
              <w:t xml:space="preserve"> ”)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a)Aktarma söz ya da cümleler tırnak içinde gösterilebilir.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*Sanatçının şu sözünü unutmamak gerekir:“Gerçek uygarlık insanın yüreğinde değilse hiçbir yerde yoktur.”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b)Önemi belirtilmek istenen sözcükler , terimler tırnak içinde gösterilir.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 “Bayrak” bir ulusun bağımsızlığını simgeler.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*Günümüzün en önemli sorunlarından biri de “çevre kirliliği”dir.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c)Yazıda geçen eser adları tırnak içine alınabilir: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 “Çalıkuşu” Anadolu gerçeğinin tüm çıplaklığıyla anlatıldığı bir romandır.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NOT:Tırnak içindeki söze ek gelirse tırnaktan sonra gelir, kesme işareti kullanılmaz.</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*Reşat Nuri Güntekin’in “Acımak”ını okumanızı tavsiye ediyorum.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NOT:Tırnak içindeki cümlenin içinde bir tırnak daha kullanmak gerekirse ikinci tırnak tekli olur.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“Ahmet Mithat Efendi halkı eğitmek istediğinden:‘Sanat toplum içindir.’der.”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w:hAnsi="ALFABET98"/>
                <w:b/>
                <w:bCs/>
                <w:color w:val="FF0000"/>
                <w:sz w:val="16"/>
                <w:szCs w:val="16"/>
                <w:lang w:eastAsia="tr-TR"/>
              </w:rPr>
              <w:t>10.PARANTEZ(AYRAÇ) ( )</w:t>
            </w:r>
            <w:r w:rsidRPr="00E81DB2">
              <w:rPr>
                <w:rFonts w:ascii="ALFABET98 Tur" w:hAnsi="ALFABET98 Tur"/>
                <w:b/>
                <w:bCs/>
                <w:color w:val="000000"/>
                <w:sz w:val="16"/>
                <w:szCs w:val="16"/>
                <w:lang w:eastAsia="tr-TR"/>
              </w:rPr>
              <w:t xml:space="preserve">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a)Cümle içindeki açıklamalar parantez içinde gösterilebilir: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*Adana ve yöresi (Çukurova) ülkemizin pamuk ambarıdır.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*Böyle sözcüklere (yansımalara) her dilde rastlanır.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b)Bir sözcüğün eş anlamlısı parantez içinde verilebilir: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*Türk Dil Kurumu yerbilim (jeoloji) ile ilgili terimleri bir kitapta toplamış.</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*Tezat (abartma) edebiyatta en çok kullanılan sanatlardan biridir.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c)Bir kişiden söz edilirken doğum ve ölüm tarihleri parantez içine alınır: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*Yakup Kadri Karaosmanoğlu (1889-1974) teknik yönden kusursuz romanlar yazdı.</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d)Yabancı sözcüklerin okunuşu parantez içinde gösterilir: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*Bacon (Beykın) denemeleriyle ün kazanmıştır.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e)Tiyatro metinlerinde hareketleri anlatan bölümler parantez içinde gösterilir: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*Adam—(Yerinden kalkar ,suratını asarak):Sen ne diyorsun beyefendi?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NOT:Parantez içine alınan bölüm içinde tekrar parantez açılması gerekirse ilk önce köşeli parantez açılır ve sonra köşeli parantez kapatılır.Aradaki parantez normal olur.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*Tasavvuf edebiyatının bu çok önemli sanatçısı[Yunus Emre(13.-14.yy)] yaşadığı dönemde evrenselliği yakalamıştır.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11.KISA ÇİZGİ(-)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a)Bir olayın başlangıç ve bitiş tarihleri arasına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savaş 1859-1870 yılları arasında olmuştur.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b)Birbiriyle ilgili ülke,şehir ya da kavramlar arasına konur.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*Adana-Ceyhan arası kaç kilometre?</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*Türkiye-İran ilişkileri gelişiyor.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c)Cümle içindeki arasözlerin ve aracümlelerin başında ve sonunda virgül,parantez kullanılabileceği gibi kısa çizgi de kullanılabilir.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*Şiir ve romanla ilgili düşüncelerimi </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 xml:space="preserve">sen de bilirsin ki- ona uzun uzun anlatmıştım.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d)Cümle sonunda satıra sığmayan sözcüklerin bölünmesinde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söyledik-</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lerimi unutma.</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e)Dilbilgisinde eklerden önce ve mastar halindeki fiillerden sonra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 “Kulaklık” sözcüğündeki </w:t>
            </w:r>
            <w:r w:rsidRPr="00E81DB2">
              <w:rPr>
                <w:rFonts w:ascii="Verdana" w:hAnsi="Verdana"/>
                <w:b/>
                <w:bCs/>
                <w:color w:val="000000"/>
                <w:sz w:val="16"/>
                <w:szCs w:val="16"/>
                <w:lang w:eastAsia="tr-TR"/>
              </w:rPr>
              <w:t>–</w:t>
            </w:r>
            <w:r w:rsidRPr="00E81DB2">
              <w:rPr>
                <w:rFonts w:ascii="ALFABET98 Tur" w:hAnsi="ALFABET98 Tur"/>
                <w:b/>
                <w:bCs/>
                <w:color w:val="000000"/>
                <w:sz w:val="16"/>
                <w:szCs w:val="16"/>
                <w:lang w:eastAsia="tr-TR"/>
              </w:rPr>
              <w:t>lık yapım eki bir alet ismi yapmıştır.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 xml:space="preserve">*Işık sözcüğü, ışı- fiilinden türemiştir. </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f)Osmanlıca tamlamalarda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*Aslında Servet-i Fünun ve Fecr-i Ati dönemi ,edebiyatımızda yeni bir soluktur.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FF0000"/>
                <w:sz w:val="16"/>
                <w:szCs w:val="16"/>
                <w:lang w:eastAsia="tr-TR"/>
              </w:rPr>
              <w:t>12.UZUN ÇİZGİ(---)</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Konuşma metinlerinde konuşmaların başında kullanılır.</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----Bu kitabı okudun mu?</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----Hayır okumadım.</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t>----Okumanı tavsiye ederim ,çok güzel.</w:t>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r w:rsidRPr="00E81DB2">
              <w:rPr>
                <w:rFonts w:ascii="ALFABET98 Tur" w:hAnsi="ALFABET98 Tur"/>
                <w:b/>
                <w:bCs/>
                <w:color w:val="000000"/>
                <w:sz w:val="16"/>
                <w:szCs w:val="16"/>
                <w:lang w:eastAsia="tr-TR"/>
              </w:rPr>
              <w:br/>
            </w:r>
          </w:p>
          <w:p w:rsidR="00401409" w:rsidRPr="00E81DB2" w:rsidRDefault="00401409" w:rsidP="00E81DB2">
            <w:pPr>
              <w:spacing w:before="100" w:beforeAutospacing="1" w:after="100" w:afterAutospacing="1" w:line="240" w:lineRule="auto"/>
              <w:rPr>
                <w:rFonts w:ascii="ALFABET98" w:hAnsi="ALFABET98"/>
                <w:color w:val="000000"/>
                <w:sz w:val="16"/>
                <w:szCs w:val="16"/>
                <w:lang w:eastAsia="tr-TR"/>
              </w:rPr>
            </w:pPr>
            <w:r w:rsidRPr="00E81DB2">
              <w:rPr>
                <w:rFonts w:ascii="Verdana" w:hAnsi="Verdana"/>
                <w:color w:val="000000"/>
                <w:sz w:val="16"/>
                <w:szCs w:val="16"/>
                <w:lang w:eastAsia="tr-TR"/>
              </w:rPr>
              <w:t> </w:t>
            </w:r>
          </w:p>
          <w:p w:rsidR="00401409" w:rsidRPr="00E81DB2" w:rsidRDefault="00401409" w:rsidP="00E81DB2">
            <w:pPr>
              <w:spacing w:after="0" w:line="240" w:lineRule="auto"/>
              <w:rPr>
                <w:rFonts w:ascii="ALFABET98" w:hAnsi="ALFABET98"/>
                <w:color w:val="000000"/>
                <w:sz w:val="16"/>
                <w:szCs w:val="16"/>
                <w:lang w:eastAsia="tr-TR"/>
              </w:rPr>
            </w:pPr>
            <w:r w:rsidRPr="00E81DB2">
              <w:rPr>
                <w:rFonts w:ascii="ALFABET98" w:hAnsi="ALFABET98"/>
                <w:color w:val="000000"/>
                <w:sz w:val="16"/>
                <w:szCs w:val="16"/>
                <w:lang w:eastAsia="tr-TR"/>
              </w:rPr>
              <w:t xml:space="preserve"> </w:t>
            </w:r>
          </w:p>
        </w:tc>
      </w:tr>
    </w:tbl>
    <w:p w:rsidR="00401409" w:rsidRPr="00E81DB2" w:rsidRDefault="00401409" w:rsidP="00E81DB2">
      <w:pPr>
        <w:spacing w:after="150" w:line="240" w:lineRule="auto"/>
        <w:rPr>
          <w:rFonts w:ascii="ALFABET98" w:hAnsi="ALFABET98"/>
          <w:color w:val="000000"/>
          <w:sz w:val="16"/>
          <w:szCs w:val="16"/>
          <w:lang w:eastAsia="tr-TR"/>
        </w:rPr>
      </w:pPr>
    </w:p>
    <w:p w:rsidR="00401409" w:rsidRPr="00E81DB2" w:rsidRDefault="00401409">
      <w:pPr>
        <w:rPr>
          <w:rFonts w:ascii="ALFABET98" w:hAnsi="ALFABET98"/>
          <w:sz w:val="16"/>
          <w:szCs w:val="16"/>
        </w:rPr>
      </w:pPr>
      <w:hyperlink r:id="rId5" w:history="1">
        <w:r w:rsidRPr="00F216F8">
          <w:rPr>
            <w:rStyle w:val="Hyperlink"/>
            <w:rFonts w:ascii="ALFABET98" w:hAnsi="ALFABET98"/>
            <w:sz w:val="16"/>
            <w:szCs w:val="16"/>
          </w:rPr>
          <w:t>www.sorubak.com</w:t>
        </w:r>
      </w:hyperlink>
      <w:r>
        <w:rPr>
          <w:rFonts w:ascii="ALFABET98" w:hAnsi="ALFABET98"/>
          <w:sz w:val="16"/>
          <w:szCs w:val="16"/>
        </w:rPr>
        <w:t xml:space="preserve"> </w:t>
      </w:r>
    </w:p>
    <w:sectPr w:rsidR="00401409" w:rsidRPr="00E81DB2" w:rsidSect="00E81DB2">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LFABET98">
    <w:altName w:val="Courier New"/>
    <w:panose1 w:val="00000000000000000000"/>
    <w:charset w:val="00"/>
    <w:family w:val="auto"/>
    <w:notTrueType/>
    <w:pitch w:val="variable"/>
    <w:sig w:usb0="00000003" w:usb1="00000000" w:usb2="00000000" w:usb3="00000000" w:csb0="00000001" w:csb1="00000000"/>
  </w:font>
  <w:font w:name="ALFABET98 Tur">
    <w:panose1 w:val="00000000000000000000"/>
    <w:charset w:val="A2"/>
    <w:family w:val="auto"/>
    <w:notTrueType/>
    <w:pitch w:val="variable"/>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DB2"/>
    <w:rsid w:val="00045FF6"/>
    <w:rsid w:val="00251788"/>
    <w:rsid w:val="00324AFE"/>
    <w:rsid w:val="003A2979"/>
    <w:rsid w:val="00401409"/>
    <w:rsid w:val="006203F9"/>
    <w:rsid w:val="009C6661"/>
    <w:rsid w:val="00B23E37"/>
    <w:rsid w:val="00E81DB2"/>
    <w:rsid w:val="00F216F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E81DB2"/>
    <w:rPr>
      <w:rFonts w:cs="Times New Roman"/>
      <w:color w:val="0000FF"/>
      <w:u w:val="single"/>
    </w:rPr>
  </w:style>
  <w:style w:type="character" w:styleId="FollowedHyperlink">
    <w:name w:val="FollowedHyperlink"/>
    <w:basedOn w:val="DefaultParagraphFont"/>
    <w:uiPriority w:val="99"/>
    <w:semiHidden/>
    <w:rsid w:val="00E81DB2"/>
    <w:rPr>
      <w:rFonts w:cs="Times New Roman"/>
      <w:color w:val="800080"/>
      <w:u w:val="single"/>
    </w:rPr>
  </w:style>
  <w:style w:type="paragraph" w:styleId="NormalWeb">
    <w:name w:val="Normal (Web)"/>
    <w:basedOn w:val="Normal"/>
    <w:uiPriority w:val="99"/>
    <w:semiHidden/>
    <w:rsid w:val="00E81DB2"/>
    <w:pPr>
      <w:spacing w:before="100" w:beforeAutospacing="1" w:after="100" w:afterAutospacing="1" w:line="240" w:lineRule="auto"/>
    </w:pPr>
    <w:rPr>
      <w:rFonts w:ascii="Verdana" w:eastAsia="Times New Roman" w:hAnsi="Verdana"/>
      <w:sz w:val="20"/>
      <w:szCs w:val="20"/>
      <w:lang w:eastAsia="tr-TR"/>
    </w:rPr>
  </w:style>
  <w:style w:type="paragraph" w:customStyle="1" w:styleId="page">
    <w:name w:val="page"/>
    <w:basedOn w:val="Normal"/>
    <w:uiPriority w:val="99"/>
    <w:rsid w:val="00E81DB2"/>
    <w:pPr>
      <w:shd w:val="clear" w:color="auto" w:fill="0099CC"/>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tborder">
    <w:name w:val="tborder"/>
    <w:basedOn w:val="Normal"/>
    <w:uiPriority w:val="99"/>
    <w:rsid w:val="00E81DB2"/>
    <w:pPr>
      <w:pBdr>
        <w:top w:val="single" w:sz="6" w:space="0" w:color="0B198C"/>
        <w:left w:val="single" w:sz="6" w:space="0" w:color="0B198C"/>
        <w:bottom w:val="single" w:sz="6" w:space="0" w:color="0B198C"/>
        <w:right w:val="single" w:sz="6" w:space="0" w:color="0B198C"/>
      </w:pBdr>
      <w:shd w:val="clear" w:color="auto" w:fill="D1D1E1"/>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tcat">
    <w:name w:val="tcat"/>
    <w:basedOn w:val="Normal"/>
    <w:uiPriority w:val="99"/>
    <w:rsid w:val="00E81DB2"/>
    <w:pPr>
      <w:shd w:val="clear" w:color="auto" w:fill="869BBF"/>
      <w:spacing w:before="100" w:beforeAutospacing="1" w:after="100" w:afterAutospacing="1" w:line="240" w:lineRule="auto"/>
    </w:pPr>
    <w:rPr>
      <w:rFonts w:ascii="Verdana" w:eastAsia="Times New Roman" w:hAnsi="Verdana"/>
      <w:b/>
      <w:bCs/>
      <w:color w:val="FFFFFF"/>
      <w:sz w:val="20"/>
      <w:szCs w:val="20"/>
      <w:lang w:eastAsia="tr-TR"/>
    </w:rPr>
  </w:style>
  <w:style w:type="paragraph" w:customStyle="1" w:styleId="tcatalnk">
    <w:name w:val="tcat_alınk"/>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tcatavsted">
    <w:name w:val="tcat_avısıted"/>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tcatahover">
    <w:name w:val="tcat_ahover"/>
    <w:basedOn w:val="Normal"/>
    <w:uiPriority w:val="99"/>
    <w:rsid w:val="00E81DB2"/>
    <w:pPr>
      <w:spacing w:before="100" w:beforeAutospacing="1" w:after="100" w:afterAutospacing="1" w:line="240" w:lineRule="auto"/>
    </w:pPr>
    <w:rPr>
      <w:rFonts w:ascii="Verdana" w:eastAsia="Times New Roman" w:hAnsi="Verdana"/>
      <w:color w:val="FFFF66"/>
      <w:sz w:val="20"/>
      <w:szCs w:val="20"/>
      <w:u w:val="single"/>
      <w:lang w:eastAsia="tr-TR"/>
    </w:rPr>
  </w:style>
  <w:style w:type="paragraph" w:customStyle="1" w:styleId="thead">
    <w:name w:val="thead"/>
    <w:basedOn w:val="Normal"/>
    <w:uiPriority w:val="99"/>
    <w:rsid w:val="00E81DB2"/>
    <w:pPr>
      <w:shd w:val="clear" w:color="auto" w:fill="5C7099"/>
      <w:spacing w:before="100" w:beforeAutospacing="1" w:after="100" w:afterAutospacing="1" w:line="240" w:lineRule="auto"/>
    </w:pPr>
    <w:rPr>
      <w:rFonts w:ascii="Tahoma" w:eastAsia="Times New Roman" w:hAnsi="Tahoma" w:cs="Tahoma"/>
      <w:b/>
      <w:bCs/>
      <w:color w:val="FFFFFF"/>
      <w:sz w:val="17"/>
      <w:szCs w:val="17"/>
      <w:lang w:eastAsia="tr-TR"/>
    </w:rPr>
  </w:style>
  <w:style w:type="paragraph" w:customStyle="1" w:styleId="theadalnk">
    <w:name w:val="thead_alınk"/>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theadavsted">
    <w:name w:val="thead_avısıted"/>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theadahover">
    <w:name w:val="thead_ahover"/>
    <w:basedOn w:val="Normal"/>
    <w:uiPriority w:val="99"/>
    <w:rsid w:val="00E81DB2"/>
    <w:pPr>
      <w:spacing w:before="100" w:beforeAutospacing="1" w:after="100" w:afterAutospacing="1" w:line="240" w:lineRule="auto"/>
    </w:pPr>
    <w:rPr>
      <w:rFonts w:ascii="Verdana" w:eastAsia="Times New Roman" w:hAnsi="Verdana"/>
      <w:color w:val="FFFF00"/>
      <w:sz w:val="20"/>
      <w:szCs w:val="20"/>
      <w:lang w:eastAsia="tr-TR"/>
    </w:rPr>
  </w:style>
  <w:style w:type="paragraph" w:customStyle="1" w:styleId="tfoot">
    <w:name w:val="tfoot"/>
    <w:basedOn w:val="Normal"/>
    <w:uiPriority w:val="99"/>
    <w:rsid w:val="00E81DB2"/>
    <w:pPr>
      <w:shd w:val="clear" w:color="auto" w:fill="000066"/>
      <w:spacing w:before="100" w:beforeAutospacing="1" w:after="100" w:afterAutospacing="1" w:line="240" w:lineRule="auto"/>
    </w:pPr>
    <w:rPr>
      <w:rFonts w:ascii="Verdana" w:eastAsia="Times New Roman" w:hAnsi="Verdana"/>
      <w:color w:val="E0E0F6"/>
      <w:sz w:val="20"/>
      <w:szCs w:val="20"/>
      <w:lang w:eastAsia="tr-TR"/>
    </w:rPr>
  </w:style>
  <w:style w:type="paragraph" w:customStyle="1" w:styleId="tfootalnk">
    <w:name w:val="tfoot_alınk"/>
    <w:basedOn w:val="Normal"/>
    <w:uiPriority w:val="99"/>
    <w:rsid w:val="00E81DB2"/>
    <w:pPr>
      <w:spacing w:before="100" w:beforeAutospacing="1" w:after="100" w:afterAutospacing="1" w:line="240" w:lineRule="auto"/>
    </w:pPr>
    <w:rPr>
      <w:rFonts w:ascii="Verdana" w:eastAsia="Times New Roman" w:hAnsi="Verdana"/>
      <w:color w:val="E0E0F6"/>
      <w:sz w:val="20"/>
      <w:szCs w:val="20"/>
      <w:lang w:eastAsia="tr-TR"/>
    </w:rPr>
  </w:style>
  <w:style w:type="paragraph" w:customStyle="1" w:styleId="tfootavsted">
    <w:name w:val="tfoot_avısıted"/>
    <w:basedOn w:val="Normal"/>
    <w:uiPriority w:val="99"/>
    <w:rsid w:val="00E81DB2"/>
    <w:pPr>
      <w:spacing w:before="100" w:beforeAutospacing="1" w:after="100" w:afterAutospacing="1" w:line="240" w:lineRule="auto"/>
    </w:pPr>
    <w:rPr>
      <w:rFonts w:ascii="Verdana" w:eastAsia="Times New Roman" w:hAnsi="Verdana"/>
      <w:color w:val="E0E0F6"/>
      <w:sz w:val="20"/>
      <w:szCs w:val="20"/>
      <w:lang w:eastAsia="tr-TR"/>
    </w:rPr>
  </w:style>
  <w:style w:type="paragraph" w:customStyle="1" w:styleId="tfootahover">
    <w:name w:val="tfoot_ahover"/>
    <w:basedOn w:val="Normal"/>
    <w:uiPriority w:val="99"/>
    <w:rsid w:val="00E81DB2"/>
    <w:pPr>
      <w:spacing w:before="100" w:beforeAutospacing="1" w:after="100" w:afterAutospacing="1" w:line="240" w:lineRule="auto"/>
    </w:pPr>
    <w:rPr>
      <w:rFonts w:ascii="Verdana" w:eastAsia="Times New Roman" w:hAnsi="Verdana"/>
      <w:color w:val="FFFF66"/>
      <w:sz w:val="20"/>
      <w:szCs w:val="20"/>
      <w:lang w:eastAsia="tr-TR"/>
    </w:rPr>
  </w:style>
  <w:style w:type="paragraph" w:customStyle="1" w:styleId="alt1">
    <w:name w:val="alt1"/>
    <w:basedOn w:val="Normal"/>
    <w:uiPriority w:val="99"/>
    <w:rsid w:val="00E81DB2"/>
    <w:pPr>
      <w:shd w:val="clear" w:color="auto" w:fill="F5F5FF"/>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alt1actve">
    <w:name w:val="alt1actıve"/>
    <w:basedOn w:val="Normal"/>
    <w:uiPriority w:val="99"/>
    <w:rsid w:val="00E81DB2"/>
    <w:pPr>
      <w:shd w:val="clear" w:color="auto" w:fill="F5F5FF"/>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alt2">
    <w:name w:val="alt2"/>
    <w:basedOn w:val="Normal"/>
    <w:uiPriority w:val="99"/>
    <w:rsid w:val="00E81DB2"/>
    <w:pPr>
      <w:shd w:val="clear" w:color="auto" w:fill="E1E4F2"/>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alt2actve">
    <w:name w:val="alt2actıve"/>
    <w:basedOn w:val="Normal"/>
    <w:uiPriority w:val="99"/>
    <w:rsid w:val="00E81DB2"/>
    <w:pPr>
      <w:shd w:val="clear" w:color="auto" w:fill="E1E4F2"/>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nlnemod">
    <w:name w:val="ınlınemod"/>
    <w:basedOn w:val="Normal"/>
    <w:uiPriority w:val="99"/>
    <w:rsid w:val="00E81DB2"/>
    <w:pPr>
      <w:shd w:val="clear" w:color="auto" w:fill="FFFFCC"/>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wyswyg">
    <w:name w:val="wysıwyg"/>
    <w:basedOn w:val="Normal"/>
    <w:uiPriority w:val="99"/>
    <w:rsid w:val="00E81DB2"/>
    <w:pPr>
      <w:shd w:val="clear" w:color="auto" w:fill="F5F5FF"/>
      <w:spacing w:before="75" w:after="150" w:line="240" w:lineRule="auto"/>
      <w:ind w:left="150" w:right="150"/>
    </w:pPr>
    <w:rPr>
      <w:rFonts w:ascii="Verdana" w:eastAsia="Times New Roman" w:hAnsi="Verdana"/>
      <w:color w:val="000000"/>
      <w:sz w:val="20"/>
      <w:szCs w:val="20"/>
      <w:lang w:eastAsia="tr-TR"/>
    </w:rPr>
  </w:style>
  <w:style w:type="paragraph" w:customStyle="1" w:styleId="wyswygalnk">
    <w:name w:val="wysıwyg_alınk"/>
    <w:basedOn w:val="Normal"/>
    <w:uiPriority w:val="99"/>
    <w:rsid w:val="00E81DB2"/>
    <w:pPr>
      <w:spacing w:before="100" w:beforeAutospacing="1" w:after="100" w:afterAutospacing="1" w:line="240" w:lineRule="auto"/>
    </w:pPr>
    <w:rPr>
      <w:rFonts w:ascii="Verdana" w:eastAsia="Times New Roman" w:hAnsi="Verdana"/>
      <w:color w:val="22229C"/>
      <w:sz w:val="20"/>
      <w:szCs w:val="20"/>
      <w:lang w:eastAsia="tr-TR"/>
    </w:rPr>
  </w:style>
  <w:style w:type="paragraph" w:customStyle="1" w:styleId="wyswygavsted">
    <w:name w:val="wysıwyg_avısıted"/>
    <w:basedOn w:val="Normal"/>
    <w:uiPriority w:val="99"/>
    <w:rsid w:val="00E81DB2"/>
    <w:pPr>
      <w:spacing w:before="100" w:beforeAutospacing="1" w:after="100" w:afterAutospacing="1" w:line="240" w:lineRule="auto"/>
    </w:pPr>
    <w:rPr>
      <w:rFonts w:ascii="Verdana" w:eastAsia="Times New Roman" w:hAnsi="Verdana"/>
      <w:color w:val="22229C"/>
      <w:sz w:val="20"/>
      <w:szCs w:val="20"/>
      <w:lang w:eastAsia="tr-TR"/>
    </w:rPr>
  </w:style>
  <w:style w:type="paragraph" w:customStyle="1" w:styleId="wyswygahover">
    <w:name w:val="wysıwyg_ahover"/>
    <w:basedOn w:val="Normal"/>
    <w:uiPriority w:val="99"/>
    <w:rsid w:val="00E81DB2"/>
    <w:pPr>
      <w:spacing w:before="100" w:beforeAutospacing="1" w:after="100" w:afterAutospacing="1" w:line="240" w:lineRule="auto"/>
    </w:pPr>
    <w:rPr>
      <w:rFonts w:ascii="Verdana" w:eastAsia="Times New Roman" w:hAnsi="Verdana"/>
      <w:color w:val="FF4400"/>
      <w:sz w:val="20"/>
      <w:szCs w:val="20"/>
      <w:lang w:eastAsia="tr-TR"/>
    </w:rPr>
  </w:style>
  <w:style w:type="paragraph" w:customStyle="1" w:styleId="bgnput">
    <w:name w:val="bgınput"/>
    <w:basedOn w:val="Normal"/>
    <w:uiPriority w:val="99"/>
    <w:rsid w:val="00E81DB2"/>
    <w:pPr>
      <w:spacing w:before="100" w:beforeAutospacing="1" w:after="100" w:afterAutospacing="1" w:line="240" w:lineRule="auto"/>
    </w:pPr>
    <w:rPr>
      <w:rFonts w:ascii="Verdana" w:eastAsia="Times New Roman" w:hAnsi="Verdana"/>
      <w:sz w:val="20"/>
      <w:szCs w:val="20"/>
      <w:lang w:eastAsia="tr-TR"/>
    </w:rPr>
  </w:style>
  <w:style w:type="paragraph" w:customStyle="1" w:styleId="button">
    <w:name w:val="button"/>
    <w:basedOn w:val="Normal"/>
    <w:uiPriority w:val="99"/>
    <w:rsid w:val="00E81DB2"/>
    <w:pPr>
      <w:spacing w:before="100" w:beforeAutospacing="1" w:after="100" w:afterAutospacing="1" w:line="240" w:lineRule="auto"/>
    </w:pPr>
    <w:rPr>
      <w:rFonts w:ascii="Verdana" w:eastAsia="Times New Roman" w:hAnsi="Verdana"/>
      <w:sz w:val="17"/>
      <w:szCs w:val="17"/>
      <w:lang w:eastAsia="tr-TR"/>
    </w:rPr>
  </w:style>
  <w:style w:type="paragraph" w:customStyle="1" w:styleId="smallfont">
    <w:name w:val="smallfont"/>
    <w:basedOn w:val="Normal"/>
    <w:uiPriority w:val="99"/>
    <w:rsid w:val="00E81DB2"/>
    <w:pPr>
      <w:spacing w:before="100" w:beforeAutospacing="1" w:after="100" w:afterAutospacing="1" w:line="240" w:lineRule="auto"/>
    </w:pPr>
    <w:rPr>
      <w:rFonts w:ascii="Verdana" w:eastAsia="Times New Roman" w:hAnsi="Verdana"/>
      <w:sz w:val="17"/>
      <w:szCs w:val="17"/>
      <w:lang w:eastAsia="tr-TR"/>
    </w:rPr>
  </w:style>
  <w:style w:type="paragraph" w:customStyle="1" w:styleId="tme">
    <w:name w:val="tıme"/>
    <w:basedOn w:val="Normal"/>
    <w:uiPriority w:val="99"/>
    <w:rsid w:val="00E81DB2"/>
    <w:pPr>
      <w:spacing w:before="100" w:beforeAutospacing="1" w:after="100" w:afterAutospacing="1" w:line="240" w:lineRule="auto"/>
    </w:pPr>
    <w:rPr>
      <w:rFonts w:ascii="Verdana" w:eastAsia="Times New Roman" w:hAnsi="Verdana"/>
      <w:color w:val="666686"/>
      <w:sz w:val="20"/>
      <w:szCs w:val="20"/>
      <w:lang w:eastAsia="tr-TR"/>
    </w:rPr>
  </w:style>
  <w:style w:type="paragraph" w:customStyle="1" w:styleId="navbar">
    <w:name w:val="navbar"/>
    <w:basedOn w:val="Normal"/>
    <w:uiPriority w:val="99"/>
    <w:rsid w:val="00E81DB2"/>
    <w:pPr>
      <w:spacing w:before="100" w:beforeAutospacing="1" w:after="100" w:afterAutospacing="1" w:line="240" w:lineRule="auto"/>
    </w:pPr>
    <w:rPr>
      <w:rFonts w:ascii="Verdana" w:eastAsia="Times New Roman" w:hAnsi="Verdana"/>
      <w:sz w:val="17"/>
      <w:szCs w:val="17"/>
      <w:lang w:eastAsia="tr-TR"/>
    </w:rPr>
  </w:style>
  <w:style w:type="paragraph" w:customStyle="1" w:styleId="hghlght">
    <w:name w:val="hıghlıght"/>
    <w:basedOn w:val="Normal"/>
    <w:uiPriority w:val="99"/>
    <w:rsid w:val="00E81DB2"/>
    <w:pPr>
      <w:spacing w:before="100" w:beforeAutospacing="1" w:after="100" w:afterAutospacing="1" w:line="240" w:lineRule="auto"/>
    </w:pPr>
    <w:rPr>
      <w:rFonts w:ascii="Verdana" w:eastAsia="Times New Roman" w:hAnsi="Verdana"/>
      <w:b/>
      <w:bCs/>
      <w:color w:val="FF0000"/>
      <w:sz w:val="20"/>
      <w:szCs w:val="20"/>
      <w:lang w:eastAsia="tr-TR"/>
    </w:rPr>
  </w:style>
  <w:style w:type="paragraph" w:customStyle="1" w:styleId="fjsel">
    <w:name w:val="fjsel"/>
    <w:basedOn w:val="Normal"/>
    <w:uiPriority w:val="99"/>
    <w:rsid w:val="00E81DB2"/>
    <w:pPr>
      <w:shd w:val="clear" w:color="auto" w:fill="000066"/>
      <w:spacing w:before="100" w:beforeAutospacing="1" w:after="100" w:afterAutospacing="1" w:line="240" w:lineRule="auto"/>
    </w:pPr>
    <w:rPr>
      <w:rFonts w:ascii="Verdana" w:eastAsia="Times New Roman" w:hAnsi="Verdana"/>
      <w:color w:val="E0E0F6"/>
      <w:sz w:val="20"/>
      <w:szCs w:val="20"/>
      <w:lang w:eastAsia="tr-TR"/>
    </w:rPr>
  </w:style>
  <w:style w:type="paragraph" w:customStyle="1" w:styleId="fjdpth0">
    <w:name w:val="fjdpth0"/>
    <w:basedOn w:val="Normal"/>
    <w:uiPriority w:val="99"/>
    <w:rsid w:val="00E81DB2"/>
    <w:pPr>
      <w:shd w:val="clear" w:color="auto" w:fill="F7F7F7"/>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panel">
    <w:name w:val="panel"/>
    <w:basedOn w:val="Normal"/>
    <w:uiPriority w:val="99"/>
    <w:rsid w:val="00E81DB2"/>
    <w:pPr>
      <w:pBdr>
        <w:top w:val="outset" w:sz="12" w:space="8" w:color="auto"/>
        <w:left w:val="outset" w:sz="12" w:space="8" w:color="auto"/>
        <w:bottom w:val="outset" w:sz="12" w:space="8" w:color="auto"/>
        <w:right w:val="outset" w:sz="12" w:space="8" w:color="auto"/>
      </w:pBdr>
      <w:shd w:val="clear" w:color="auto" w:fill="E4E7F5"/>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panelsurround">
    <w:name w:val="panelsurround"/>
    <w:basedOn w:val="Normal"/>
    <w:uiPriority w:val="99"/>
    <w:rsid w:val="00E81DB2"/>
    <w:pPr>
      <w:shd w:val="clear" w:color="auto" w:fill="D1D4E0"/>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vbmenucontrol">
    <w:name w:val="vbmenu_control"/>
    <w:basedOn w:val="Normal"/>
    <w:uiPriority w:val="99"/>
    <w:rsid w:val="00E81DB2"/>
    <w:pPr>
      <w:shd w:val="clear" w:color="auto" w:fill="738FBF"/>
      <w:spacing w:before="100" w:beforeAutospacing="1" w:after="100" w:afterAutospacing="1" w:line="240" w:lineRule="auto"/>
    </w:pPr>
    <w:rPr>
      <w:rFonts w:ascii="Tahoma" w:eastAsia="Times New Roman" w:hAnsi="Tahoma" w:cs="Tahoma"/>
      <w:b/>
      <w:bCs/>
      <w:color w:val="FFFFFF"/>
      <w:sz w:val="17"/>
      <w:szCs w:val="17"/>
      <w:lang w:eastAsia="tr-TR"/>
    </w:rPr>
  </w:style>
  <w:style w:type="paragraph" w:customStyle="1" w:styleId="vbmenucontrolalnk">
    <w:name w:val="vbmenu_control_alınk"/>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vbmenucontrolavsted">
    <w:name w:val="vbmenu_control_avısıted"/>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vbmenucontrolahover">
    <w:name w:val="vbmenu_control_ahover"/>
    <w:basedOn w:val="Normal"/>
    <w:uiPriority w:val="99"/>
    <w:rsid w:val="00E81DB2"/>
    <w:pPr>
      <w:spacing w:before="100" w:beforeAutospacing="1" w:after="100" w:afterAutospacing="1" w:line="240" w:lineRule="auto"/>
    </w:pPr>
    <w:rPr>
      <w:rFonts w:ascii="Verdana" w:eastAsia="Times New Roman" w:hAnsi="Verdana"/>
      <w:color w:val="FFFFFF"/>
      <w:sz w:val="20"/>
      <w:szCs w:val="20"/>
      <w:u w:val="single"/>
      <w:lang w:eastAsia="tr-TR"/>
    </w:rPr>
  </w:style>
  <w:style w:type="paragraph" w:customStyle="1" w:styleId="vbmenupopup">
    <w:name w:val="vbmenu_popup"/>
    <w:basedOn w:val="Normal"/>
    <w:uiPriority w:val="99"/>
    <w:rsid w:val="00E81DB2"/>
    <w:pPr>
      <w:pBdr>
        <w:top w:val="single" w:sz="6" w:space="0" w:color="0B198C"/>
        <w:left w:val="single" w:sz="6" w:space="0" w:color="0B198C"/>
        <w:bottom w:val="single" w:sz="6" w:space="0" w:color="0B198C"/>
        <w:right w:val="single" w:sz="6" w:space="0" w:color="0B198C"/>
      </w:pBdr>
      <w:shd w:val="clear" w:color="auto" w:fill="FFFFFF"/>
      <w:spacing w:before="100" w:beforeAutospacing="1" w:after="100" w:afterAutospacing="1" w:line="240" w:lineRule="auto"/>
    </w:pPr>
    <w:rPr>
      <w:rFonts w:ascii="Verdana" w:eastAsia="Times New Roman" w:hAnsi="Verdana"/>
      <w:color w:val="000000"/>
      <w:sz w:val="20"/>
      <w:szCs w:val="20"/>
      <w:lang w:eastAsia="tr-TR"/>
    </w:rPr>
  </w:style>
  <w:style w:type="paragraph" w:customStyle="1" w:styleId="vbmenuopton">
    <w:name w:val="vbmenu_optıon"/>
    <w:basedOn w:val="Normal"/>
    <w:uiPriority w:val="99"/>
    <w:rsid w:val="00E81DB2"/>
    <w:pPr>
      <w:shd w:val="clear" w:color="auto" w:fill="BBC7CE"/>
      <w:spacing w:before="100" w:beforeAutospacing="1" w:after="100" w:afterAutospacing="1" w:line="240" w:lineRule="auto"/>
    </w:pPr>
    <w:rPr>
      <w:rFonts w:ascii="Verdana" w:eastAsia="Times New Roman" w:hAnsi="Verdana"/>
      <w:color w:val="000000"/>
      <w:sz w:val="17"/>
      <w:szCs w:val="17"/>
      <w:lang w:eastAsia="tr-TR"/>
    </w:rPr>
  </w:style>
  <w:style w:type="paragraph" w:customStyle="1" w:styleId="vbmenuoptonalnk">
    <w:name w:val="vbmenu_optıon_alınk"/>
    <w:basedOn w:val="Normal"/>
    <w:uiPriority w:val="99"/>
    <w:rsid w:val="00E81DB2"/>
    <w:pPr>
      <w:spacing w:before="100" w:beforeAutospacing="1" w:after="100" w:afterAutospacing="1" w:line="240" w:lineRule="auto"/>
    </w:pPr>
    <w:rPr>
      <w:rFonts w:ascii="Verdana" w:eastAsia="Times New Roman" w:hAnsi="Verdana"/>
      <w:color w:val="22229C"/>
      <w:sz w:val="20"/>
      <w:szCs w:val="20"/>
      <w:lang w:eastAsia="tr-TR"/>
    </w:rPr>
  </w:style>
  <w:style w:type="paragraph" w:customStyle="1" w:styleId="vbmenuoptonavsted">
    <w:name w:val="vbmenu_optıon_avısıted"/>
    <w:basedOn w:val="Normal"/>
    <w:uiPriority w:val="99"/>
    <w:rsid w:val="00E81DB2"/>
    <w:pPr>
      <w:spacing w:before="100" w:beforeAutospacing="1" w:after="100" w:afterAutospacing="1" w:line="240" w:lineRule="auto"/>
    </w:pPr>
    <w:rPr>
      <w:rFonts w:ascii="Verdana" w:eastAsia="Times New Roman" w:hAnsi="Verdana"/>
      <w:color w:val="22229C"/>
      <w:sz w:val="20"/>
      <w:szCs w:val="20"/>
      <w:lang w:eastAsia="tr-TR"/>
    </w:rPr>
  </w:style>
  <w:style w:type="paragraph" w:customStyle="1" w:styleId="vbmenuoptonahover">
    <w:name w:val="vbmenu_optıon_ahover"/>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vbmenuhlte">
    <w:name w:val="vbmenu_hılıte"/>
    <w:basedOn w:val="Normal"/>
    <w:uiPriority w:val="99"/>
    <w:rsid w:val="00E81DB2"/>
    <w:pPr>
      <w:shd w:val="clear" w:color="auto" w:fill="8A949E"/>
      <w:spacing w:before="100" w:beforeAutospacing="1" w:after="100" w:afterAutospacing="1" w:line="240" w:lineRule="auto"/>
    </w:pPr>
    <w:rPr>
      <w:rFonts w:ascii="Verdana" w:eastAsia="Times New Roman" w:hAnsi="Verdana"/>
      <w:color w:val="FFFFFF"/>
      <w:sz w:val="17"/>
      <w:szCs w:val="17"/>
      <w:lang w:eastAsia="tr-TR"/>
    </w:rPr>
  </w:style>
  <w:style w:type="paragraph" w:customStyle="1" w:styleId="vbmenuhltealnk">
    <w:name w:val="vbmenu_hılıte_alınk"/>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vbmenuhlteavsted">
    <w:name w:val="vbmenu_hılıte_avısıted"/>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vbmenuhlteahover">
    <w:name w:val="vbmenu_hılıte_ahover"/>
    <w:basedOn w:val="Normal"/>
    <w:uiPriority w:val="99"/>
    <w:rsid w:val="00E81DB2"/>
    <w:pPr>
      <w:spacing w:before="100" w:beforeAutospacing="1" w:after="100" w:afterAutospacing="1" w:line="240" w:lineRule="auto"/>
    </w:pPr>
    <w:rPr>
      <w:rFonts w:ascii="Verdana" w:eastAsia="Times New Roman" w:hAnsi="Verdana"/>
      <w:color w:val="FFFFFF"/>
      <w:sz w:val="20"/>
      <w:szCs w:val="20"/>
      <w:lang w:eastAsia="tr-TR"/>
    </w:rPr>
  </w:style>
  <w:style w:type="paragraph" w:customStyle="1" w:styleId="bgusername">
    <w:name w:val="bıgusername"/>
    <w:basedOn w:val="Normal"/>
    <w:uiPriority w:val="99"/>
    <w:rsid w:val="00E81DB2"/>
    <w:pPr>
      <w:spacing w:before="100" w:beforeAutospacing="1" w:after="100" w:afterAutospacing="1" w:line="240" w:lineRule="auto"/>
    </w:pPr>
    <w:rPr>
      <w:rFonts w:ascii="Verdana" w:eastAsia="Times New Roman" w:hAnsi="Verdana"/>
      <w:sz w:val="28"/>
      <w:szCs w:val="28"/>
      <w:lang w:eastAsia="tr-TR"/>
    </w:rPr>
  </w:style>
  <w:style w:type="paragraph" w:customStyle="1" w:styleId="shade">
    <w:name w:val="shade"/>
    <w:basedOn w:val="Normal"/>
    <w:uiPriority w:val="99"/>
    <w:rsid w:val="00E81DB2"/>
    <w:pPr>
      <w:spacing w:before="100" w:beforeAutospacing="1" w:after="100" w:afterAutospacing="1" w:line="240" w:lineRule="auto"/>
    </w:pPr>
    <w:rPr>
      <w:rFonts w:ascii="Verdana" w:eastAsia="Times New Roman" w:hAnsi="Verdana"/>
      <w:color w:val="777777"/>
      <w:sz w:val="20"/>
      <w:szCs w:val="20"/>
      <w:lang w:eastAsia="tr-TR"/>
    </w:rPr>
  </w:style>
  <w:style w:type="paragraph" w:customStyle="1" w:styleId="feldset">
    <w:name w:val="fıeldset"/>
    <w:basedOn w:val="Normal"/>
    <w:uiPriority w:val="99"/>
    <w:rsid w:val="00E81DB2"/>
    <w:pPr>
      <w:spacing w:before="100" w:beforeAutospacing="1" w:after="90" w:line="240" w:lineRule="auto"/>
    </w:pPr>
    <w:rPr>
      <w:rFonts w:ascii="Verdana" w:eastAsia="Times New Roman" w:hAnsi="Verdana"/>
      <w:sz w:val="17"/>
      <w:szCs w:val="17"/>
      <w:lang w:eastAsia="tr-TR"/>
    </w:rPr>
  </w:style>
  <w:style w:type="paragraph" w:customStyle="1" w:styleId="normal0">
    <w:name w:val="normal"/>
    <w:basedOn w:val="Normal"/>
    <w:uiPriority w:val="99"/>
    <w:rsid w:val="00E81DB2"/>
    <w:pPr>
      <w:spacing w:before="100" w:beforeAutospacing="1" w:after="100" w:afterAutospacing="1" w:line="240" w:lineRule="auto"/>
    </w:pPr>
    <w:rPr>
      <w:rFonts w:ascii="Verdana" w:eastAsia="Times New Roman" w:hAnsi="Verdana"/>
      <w:sz w:val="20"/>
      <w:szCs w:val="20"/>
      <w:lang w:eastAsia="tr-TR"/>
    </w:rPr>
  </w:style>
  <w:style w:type="paragraph" w:customStyle="1" w:styleId="nlnemg">
    <w:name w:val="ınlıneımg"/>
    <w:basedOn w:val="Normal"/>
    <w:uiPriority w:val="99"/>
    <w:rsid w:val="00E81DB2"/>
    <w:pPr>
      <w:spacing w:before="100" w:beforeAutospacing="1" w:after="100" w:afterAutospacing="1" w:line="240" w:lineRule="auto"/>
      <w:textAlignment w:val="center"/>
    </w:pPr>
    <w:rPr>
      <w:rFonts w:ascii="Verdana" w:eastAsia="Times New Roman" w:hAnsi="Verdana"/>
      <w:sz w:val="20"/>
      <w:szCs w:val="20"/>
      <w:lang w:eastAsia="tr-TR"/>
    </w:rPr>
  </w:style>
  <w:style w:type="paragraph" w:customStyle="1" w:styleId="underlne">
    <w:name w:val="underlıne"/>
    <w:basedOn w:val="Normal"/>
    <w:uiPriority w:val="99"/>
    <w:rsid w:val="00E81DB2"/>
    <w:pPr>
      <w:spacing w:before="100" w:beforeAutospacing="1" w:after="100" w:afterAutospacing="1" w:line="240" w:lineRule="auto"/>
    </w:pPr>
    <w:rPr>
      <w:rFonts w:ascii="Verdana" w:eastAsia="Times New Roman" w:hAnsi="Verdana"/>
      <w:sz w:val="20"/>
      <w:szCs w:val="20"/>
      <w:u w:val="single"/>
      <w:lang w:eastAsia="tr-TR"/>
    </w:rPr>
  </w:style>
  <w:style w:type="paragraph" w:customStyle="1" w:styleId="floatcontaner">
    <w:name w:val="floatcontaıner"/>
    <w:basedOn w:val="Normal"/>
    <w:uiPriority w:val="99"/>
    <w:rsid w:val="00E81DB2"/>
    <w:pPr>
      <w:spacing w:before="100" w:beforeAutospacing="1" w:after="100" w:afterAutospacing="1" w:line="240" w:lineRule="auto"/>
    </w:pPr>
    <w:rPr>
      <w:rFonts w:ascii="Verdana" w:eastAsia="Times New Roman" w:hAnsi="Verdana"/>
      <w:sz w:val="20"/>
      <w:szCs w:val="20"/>
      <w:lang w:eastAsia="tr-TR"/>
    </w:rPr>
  </w:style>
  <w:style w:type="paragraph" w:customStyle="1" w:styleId="blockrow">
    <w:name w:val="block_row"/>
    <w:basedOn w:val="Normal"/>
    <w:uiPriority w:val="99"/>
    <w:rsid w:val="00E81DB2"/>
    <w:pPr>
      <w:spacing w:before="100" w:beforeAutospacing="1" w:after="100" w:afterAutospacing="1" w:line="240" w:lineRule="auto"/>
    </w:pPr>
    <w:rPr>
      <w:rFonts w:ascii="Verdana" w:eastAsia="Times New Roman" w:hAnsi="Verdana"/>
      <w:sz w:val="20"/>
      <w:szCs w:val="20"/>
      <w:lang w:eastAsia="tr-TR"/>
    </w:rPr>
  </w:style>
  <w:style w:type="paragraph" w:customStyle="1" w:styleId="shade1">
    <w:name w:val="shade1"/>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paragraph" w:customStyle="1" w:styleId="shade2">
    <w:name w:val="shade2"/>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paragraph" w:customStyle="1" w:styleId="shade3">
    <w:name w:val="shade3"/>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paragraph" w:customStyle="1" w:styleId="shade4">
    <w:name w:val="shade4"/>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paragraph" w:customStyle="1" w:styleId="shade5">
    <w:name w:val="shade5"/>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paragraph" w:customStyle="1" w:styleId="shade6">
    <w:name w:val="shade6"/>
    <w:basedOn w:val="Normal"/>
    <w:uiPriority w:val="99"/>
    <w:rsid w:val="00E81DB2"/>
    <w:pPr>
      <w:spacing w:before="100" w:beforeAutospacing="1" w:after="100" w:afterAutospacing="1" w:line="240" w:lineRule="auto"/>
    </w:pPr>
    <w:rPr>
      <w:rFonts w:ascii="Verdana" w:eastAsia="Times New Roman" w:hAnsi="Verdana"/>
      <w:color w:val="DDDDDD"/>
      <w:sz w:val="20"/>
      <w:szCs w:val="20"/>
      <w:lang w:eastAsia="tr-TR"/>
    </w:rPr>
  </w:style>
  <w:style w:type="character" w:customStyle="1" w:styleId="navbar1">
    <w:name w:val="navbar1"/>
    <w:basedOn w:val="DefaultParagraphFont"/>
    <w:uiPriority w:val="99"/>
    <w:rsid w:val="00E81DB2"/>
    <w:rPr>
      <w:rFonts w:ascii="Verdana" w:hAnsi="Verdana" w:cs="Times New Roman"/>
      <w:sz w:val="17"/>
      <w:szCs w:val="17"/>
    </w:rPr>
  </w:style>
  <w:style w:type="character" w:styleId="Strong">
    <w:name w:val="Strong"/>
    <w:basedOn w:val="DefaultParagraphFont"/>
    <w:uiPriority w:val="99"/>
    <w:qFormat/>
    <w:rsid w:val="00E81DB2"/>
    <w:rPr>
      <w:rFonts w:cs="Times New Roman"/>
      <w:b/>
      <w:bCs/>
    </w:rPr>
  </w:style>
  <w:style w:type="paragraph" w:styleId="z-TopofForm">
    <w:name w:val="HTML Top of Form"/>
    <w:basedOn w:val="Normal"/>
    <w:next w:val="Normal"/>
    <w:link w:val="z-TopofFormChar"/>
    <w:hidden/>
    <w:uiPriority w:val="99"/>
    <w:semiHidden/>
    <w:rsid w:val="00E81DB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TopofFormChar">
    <w:name w:val="z-Top of Form Char"/>
    <w:basedOn w:val="DefaultParagraphFont"/>
    <w:link w:val="z-TopofForm"/>
    <w:uiPriority w:val="99"/>
    <w:semiHidden/>
    <w:locked/>
    <w:rsid w:val="00E81DB2"/>
    <w:rPr>
      <w:rFonts w:ascii="Arial" w:hAnsi="Arial" w:cs="Arial"/>
      <w:vanish/>
      <w:sz w:val="16"/>
      <w:szCs w:val="16"/>
      <w:lang w:eastAsia="tr-TR"/>
    </w:rPr>
  </w:style>
  <w:style w:type="character" w:styleId="HTMLAcronym">
    <w:name w:val="HTML Acronym"/>
    <w:basedOn w:val="DefaultParagraphFont"/>
    <w:uiPriority w:val="99"/>
    <w:semiHidden/>
    <w:rsid w:val="00E81DB2"/>
    <w:rPr>
      <w:rFonts w:cs="Times New Roman"/>
    </w:rPr>
  </w:style>
  <w:style w:type="paragraph" w:styleId="z-BottomofForm">
    <w:name w:val="HTML Bottom of Form"/>
    <w:basedOn w:val="Normal"/>
    <w:next w:val="Normal"/>
    <w:link w:val="z-BottomofFormChar"/>
    <w:hidden/>
    <w:uiPriority w:val="99"/>
    <w:rsid w:val="00E81DB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BottomofFormChar">
    <w:name w:val="z-Bottom of Form Char"/>
    <w:basedOn w:val="DefaultParagraphFont"/>
    <w:link w:val="z-BottomofForm"/>
    <w:uiPriority w:val="99"/>
    <w:locked/>
    <w:rsid w:val="00E81DB2"/>
    <w:rPr>
      <w:rFonts w:ascii="Arial" w:hAnsi="Arial" w:cs="Arial"/>
      <w:vanish/>
      <w:sz w:val="16"/>
      <w:szCs w:val="16"/>
      <w:lang w:eastAsia="tr-TR"/>
    </w:rPr>
  </w:style>
  <w:style w:type="character" w:customStyle="1" w:styleId="smallfont1">
    <w:name w:val="smallfont1"/>
    <w:basedOn w:val="DefaultParagraphFont"/>
    <w:uiPriority w:val="99"/>
    <w:rsid w:val="00E81DB2"/>
    <w:rPr>
      <w:rFonts w:ascii="Verdana" w:hAnsi="Verdana" w:cs="Times New Roman"/>
      <w:sz w:val="17"/>
      <w:szCs w:val="17"/>
    </w:rPr>
  </w:style>
  <w:style w:type="character" w:customStyle="1" w:styleId="time">
    <w:name w:val="time"/>
    <w:basedOn w:val="DefaultParagraphFont"/>
    <w:uiPriority w:val="99"/>
    <w:rsid w:val="00E81DB2"/>
    <w:rPr>
      <w:rFonts w:cs="Times New Roman"/>
    </w:rPr>
  </w:style>
  <w:style w:type="paragraph" w:styleId="BalloonText">
    <w:name w:val="Balloon Text"/>
    <w:basedOn w:val="Normal"/>
    <w:link w:val="BalloonTextChar"/>
    <w:uiPriority w:val="99"/>
    <w:semiHidden/>
    <w:rsid w:val="00E81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1D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5661039">
      <w:marLeft w:val="150"/>
      <w:marRight w:val="150"/>
      <w:marTop w:val="75"/>
      <w:marBottom w:val="150"/>
      <w:divBdr>
        <w:top w:val="none" w:sz="0" w:space="0" w:color="auto"/>
        <w:left w:val="none" w:sz="0" w:space="0" w:color="auto"/>
        <w:bottom w:val="none" w:sz="0" w:space="0" w:color="auto"/>
        <w:right w:val="none" w:sz="0" w:space="0" w:color="auto"/>
      </w:divBdr>
      <w:divsChild>
        <w:div w:id="1445661007">
          <w:marLeft w:val="0"/>
          <w:marRight w:val="0"/>
          <w:marTop w:val="0"/>
          <w:marBottom w:val="0"/>
          <w:divBdr>
            <w:top w:val="none" w:sz="0" w:space="0" w:color="auto"/>
            <w:left w:val="none" w:sz="0" w:space="0" w:color="auto"/>
            <w:bottom w:val="none" w:sz="0" w:space="0" w:color="auto"/>
            <w:right w:val="none" w:sz="0" w:space="0" w:color="auto"/>
          </w:divBdr>
          <w:divsChild>
            <w:div w:id="1445661023">
              <w:marLeft w:val="0"/>
              <w:marRight w:val="0"/>
              <w:marTop w:val="0"/>
              <w:marBottom w:val="0"/>
              <w:divBdr>
                <w:top w:val="none" w:sz="0" w:space="0" w:color="auto"/>
                <w:left w:val="none" w:sz="0" w:space="0" w:color="auto"/>
                <w:bottom w:val="none" w:sz="0" w:space="0" w:color="auto"/>
                <w:right w:val="none" w:sz="0" w:space="0" w:color="auto"/>
              </w:divBdr>
              <w:divsChild>
                <w:div w:id="1445661020">
                  <w:marLeft w:val="0"/>
                  <w:marRight w:val="0"/>
                  <w:marTop w:val="0"/>
                  <w:marBottom w:val="0"/>
                  <w:divBdr>
                    <w:top w:val="none" w:sz="0" w:space="0" w:color="auto"/>
                    <w:left w:val="none" w:sz="0" w:space="0" w:color="auto"/>
                    <w:bottom w:val="none" w:sz="0" w:space="0" w:color="auto"/>
                    <w:right w:val="none" w:sz="0" w:space="0" w:color="auto"/>
                  </w:divBdr>
                </w:div>
                <w:div w:id="1445661021">
                  <w:marLeft w:val="0"/>
                  <w:marRight w:val="0"/>
                  <w:marTop w:val="0"/>
                  <w:marBottom w:val="0"/>
                  <w:divBdr>
                    <w:top w:val="none" w:sz="0" w:space="0" w:color="auto"/>
                    <w:left w:val="none" w:sz="0" w:space="0" w:color="auto"/>
                    <w:bottom w:val="none" w:sz="0" w:space="0" w:color="auto"/>
                    <w:right w:val="none" w:sz="0" w:space="0" w:color="auto"/>
                  </w:divBdr>
                </w:div>
                <w:div w:id="1445661024">
                  <w:marLeft w:val="0"/>
                  <w:marRight w:val="0"/>
                  <w:marTop w:val="0"/>
                  <w:marBottom w:val="0"/>
                  <w:divBdr>
                    <w:top w:val="none" w:sz="0" w:space="0" w:color="auto"/>
                    <w:left w:val="none" w:sz="0" w:space="0" w:color="auto"/>
                    <w:bottom w:val="none" w:sz="0" w:space="0" w:color="auto"/>
                    <w:right w:val="none" w:sz="0" w:space="0" w:color="auto"/>
                  </w:divBdr>
                </w:div>
                <w:div w:id="1445661025">
                  <w:marLeft w:val="0"/>
                  <w:marRight w:val="0"/>
                  <w:marTop w:val="0"/>
                  <w:marBottom w:val="0"/>
                  <w:divBdr>
                    <w:top w:val="none" w:sz="0" w:space="0" w:color="auto"/>
                    <w:left w:val="none" w:sz="0" w:space="0" w:color="auto"/>
                    <w:bottom w:val="none" w:sz="0" w:space="0" w:color="auto"/>
                    <w:right w:val="none" w:sz="0" w:space="0" w:color="auto"/>
                  </w:divBdr>
                </w:div>
                <w:div w:id="1445661030">
                  <w:marLeft w:val="0"/>
                  <w:marRight w:val="0"/>
                  <w:marTop w:val="0"/>
                  <w:marBottom w:val="0"/>
                  <w:divBdr>
                    <w:top w:val="none" w:sz="0" w:space="0" w:color="auto"/>
                    <w:left w:val="none" w:sz="0" w:space="0" w:color="auto"/>
                    <w:bottom w:val="none" w:sz="0" w:space="0" w:color="auto"/>
                    <w:right w:val="none" w:sz="0" w:space="0" w:color="auto"/>
                  </w:divBdr>
                  <w:divsChild>
                    <w:div w:id="1445661010">
                      <w:marLeft w:val="0"/>
                      <w:marRight w:val="0"/>
                      <w:marTop w:val="0"/>
                      <w:marBottom w:val="0"/>
                      <w:divBdr>
                        <w:top w:val="none" w:sz="0" w:space="0" w:color="auto"/>
                        <w:left w:val="none" w:sz="0" w:space="0" w:color="auto"/>
                        <w:bottom w:val="none" w:sz="0" w:space="0" w:color="auto"/>
                        <w:right w:val="none" w:sz="0" w:space="0" w:color="auto"/>
                      </w:divBdr>
                    </w:div>
                    <w:div w:id="1445661014">
                      <w:marLeft w:val="0"/>
                      <w:marRight w:val="0"/>
                      <w:marTop w:val="0"/>
                      <w:marBottom w:val="0"/>
                      <w:divBdr>
                        <w:top w:val="none" w:sz="0" w:space="0" w:color="auto"/>
                        <w:left w:val="none" w:sz="0" w:space="0" w:color="auto"/>
                        <w:bottom w:val="none" w:sz="0" w:space="0" w:color="auto"/>
                        <w:right w:val="none" w:sz="0" w:space="0" w:color="auto"/>
                      </w:divBdr>
                    </w:div>
                    <w:div w:id="1445661032">
                      <w:marLeft w:val="0"/>
                      <w:marRight w:val="0"/>
                      <w:marTop w:val="0"/>
                      <w:marBottom w:val="0"/>
                      <w:divBdr>
                        <w:top w:val="none" w:sz="0" w:space="0" w:color="auto"/>
                        <w:left w:val="none" w:sz="0" w:space="0" w:color="auto"/>
                        <w:bottom w:val="none" w:sz="0" w:space="0" w:color="auto"/>
                        <w:right w:val="none" w:sz="0" w:space="0" w:color="auto"/>
                      </w:divBdr>
                    </w:div>
                    <w:div w:id="1445661034">
                      <w:marLeft w:val="0"/>
                      <w:marRight w:val="0"/>
                      <w:marTop w:val="0"/>
                      <w:marBottom w:val="0"/>
                      <w:divBdr>
                        <w:top w:val="none" w:sz="0" w:space="0" w:color="auto"/>
                        <w:left w:val="none" w:sz="0" w:space="0" w:color="auto"/>
                        <w:bottom w:val="none" w:sz="0" w:space="0" w:color="auto"/>
                        <w:right w:val="none" w:sz="0" w:space="0" w:color="auto"/>
                      </w:divBdr>
                    </w:div>
                  </w:divsChild>
                </w:div>
                <w:div w:id="1445661031">
                  <w:marLeft w:val="0"/>
                  <w:marRight w:val="0"/>
                  <w:marTop w:val="0"/>
                  <w:marBottom w:val="0"/>
                  <w:divBdr>
                    <w:top w:val="none" w:sz="0" w:space="0" w:color="auto"/>
                    <w:left w:val="none" w:sz="0" w:space="0" w:color="auto"/>
                    <w:bottom w:val="none" w:sz="0" w:space="0" w:color="auto"/>
                    <w:right w:val="none" w:sz="0" w:space="0" w:color="auto"/>
                  </w:divBdr>
                </w:div>
                <w:div w:id="1445661033">
                  <w:marLeft w:val="0"/>
                  <w:marRight w:val="0"/>
                  <w:marTop w:val="0"/>
                  <w:marBottom w:val="0"/>
                  <w:divBdr>
                    <w:top w:val="none" w:sz="0" w:space="0" w:color="auto"/>
                    <w:left w:val="none" w:sz="0" w:space="0" w:color="auto"/>
                    <w:bottom w:val="none" w:sz="0" w:space="0" w:color="auto"/>
                    <w:right w:val="none" w:sz="0" w:space="0" w:color="auto"/>
                  </w:divBdr>
                </w:div>
                <w:div w:id="144566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61008">
          <w:marLeft w:val="0"/>
          <w:marRight w:val="0"/>
          <w:marTop w:val="0"/>
          <w:marBottom w:val="0"/>
          <w:divBdr>
            <w:top w:val="single" w:sz="6" w:space="0" w:color="0B198C"/>
            <w:left w:val="single" w:sz="6" w:space="0" w:color="0B198C"/>
            <w:bottom w:val="single" w:sz="6" w:space="0" w:color="0B198C"/>
            <w:right w:val="single" w:sz="6" w:space="0" w:color="0B198C"/>
          </w:divBdr>
        </w:div>
        <w:div w:id="1445661011">
          <w:marLeft w:val="0"/>
          <w:marRight w:val="0"/>
          <w:marTop w:val="0"/>
          <w:marBottom w:val="0"/>
          <w:divBdr>
            <w:top w:val="single" w:sz="6" w:space="0" w:color="0B198C"/>
            <w:left w:val="single" w:sz="6" w:space="0" w:color="0B198C"/>
            <w:bottom w:val="single" w:sz="6" w:space="0" w:color="0B198C"/>
            <w:right w:val="single" w:sz="6" w:space="0" w:color="0B198C"/>
          </w:divBdr>
        </w:div>
        <w:div w:id="1445661016">
          <w:marLeft w:val="0"/>
          <w:marRight w:val="0"/>
          <w:marTop w:val="0"/>
          <w:marBottom w:val="0"/>
          <w:divBdr>
            <w:top w:val="none" w:sz="0" w:space="0" w:color="auto"/>
            <w:left w:val="none" w:sz="0" w:space="0" w:color="auto"/>
            <w:bottom w:val="none" w:sz="0" w:space="0" w:color="auto"/>
            <w:right w:val="none" w:sz="0" w:space="0" w:color="auto"/>
          </w:divBdr>
        </w:div>
        <w:div w:id="1445661017">
          <w:marLeft w:val="0"/>
          <w:marRight w:val="0"/>
          <w:marTop w:val="0"/>
          <w:marBottom w:val="0"/>
          <w:divBdr>
            <w:top w:val="none" w:sz="0" w:space="0" w:color="auto"/>
            <w:left w:val="none" w:sz="0" w:space="0" w:color="auto"/>
            <w:bottom w:val="none" w:sz="0" w:space="0" w:color="auto"/>
            <w:right w:val="none" w:sz="0" w:space="0" w:color="auto"/>
          </w:divBdr>
        </w:div>
        <w:div w:id="1445661018">
          <w:marLeft w:val="0"/>
          <w:marRight w:val="0"/>
          <w:marTop w:val="0"/>
          <w:marBottom w:val="0"/>
          <w:divBdr>
            <w:top w:val="single" w:sz="6" w:space="0" w:color="0B198C"/>
            <w:left w:val="single" w:sz="6" w:space="0" w:color="0B198C"/>
            <w:bottom w:val="single" w:sz="6" w:space="0" w:color="0B198C"/>
            <w:right w:val="single" w:sz="6" w:space="0" w:color="0B198C"/>
          </w:divBdr>
        </w:div>
        <w:div w:id="1445661026">
          <w:marLeft w:val="0"/>
          <w:marRight w:val="0"/>
          <w:marTop w:val="0"/>
          <w:marBottom w:val="0"/>
          <w:divBdr>
            <w:top w:val="single" w:sz="2" w:space="1" w:color="0B198C"/>
            <w:left w:val="single" w:sz="6" w:space="0" w:color="0B198C"/>
            <w:bottom w:val="single" w:sz="6" w:space="0" w:color="0B198C"/>
            <w:right w:val="single" w:sz="6" w:space="0" w:color="0B198C"/>
          </w:divBdr>
        </w:div>
        <w:div w:id="1445661035">
          <w:marLeft w:val="0"/>
          <w:marRight w:val="0"/>
          <w:marTop w:val="0"/>
          <w:marBottom w:val="0"/>
          <w:divBdr>
            <w:top w:val="none" w:sz="0" w:space="0" w:color="auto"/>
            <w:left w:val="none" w:sz="0" w:space="0" w:color="auto"/>
            <w:bottom w:val="none" w:sz="0" w:space="0" w:color="auto"/>
            <w:right w:val="none" w:sz="0" w:space="0" w:color="auto"/>
          </w:divBdr>
          <w:divsChild>
            <w:div w:id="1445661009">
              <w:marLeft w:val="0"/>
              <w:marRight w:val="0"/>
              <w:marTop w:val="0"/>
              <w:marBottom w:val="0"/>
              <w:divBdr>
                <w:top w:val="none" w:sz="0" w:space="0" w:color="auto"/>
                <w:left w:val="none" w:sz="0" w:space="0" w:color="auto"/>
                <w:bottom w:val="none" w:sz="0" w:space="0" w:color="auto"/>
                <w:right w:val="none" w:sz="0" w:space="0" w:color="auto"/>
              </w:divBdr>
            </w:div>
            <w:div w:id="1445661012">
              <w:marLeft w:val="0"/>
              <w:marRight w:val="0"/>
              <w:marTop w:val="0"/>
              <w:marBottom w:val="0"/>
              <w:divBdr>
                <w:top w:val="none" w:sz="0" w:space="0" w:color="auto"/>
                <w:left w:val="none" w:sz="0" w:space="0" w:color="auto"/>
                <w:bottom w:val="none" w:sz="0" w:space="0" w:color="auto"/>
                <w:right w:val="none" w:sz="0" w:space="0" w:color="auto"/>
              </w:divBdr>
            </w:div>
            <w:div w:id="1445661013">
              <w:marLeft w:val="0"/>
              <w:marRight w:val="0"/>
              <w:marTop w:val="0"/>
              <w:marBottom w:val="0"/>
              <w:divBdr>
                <w:top w:val="none" w:sz="0" w:space="0" w:color="auto"/>
                <w:left w:val="none" w:sz="0" w:space="0" w:color="auto"/>
                <w:bottom w:val="none" w:sz="0" w:space="0" w:color="auto"/>
                <w:right w:val="none" w:sz="0" w:space="0" w:color="auto"/>
              </w:divBdr>
            </w:div>
            <w:div w:id="1445661015">
              <w:marLeft w:val="0"/>
              <w:marRight w:val="0"/>
              <w:marTop w:val="0"/>
              <w:marBottom w:val="0"/>
              <w:divBdr>
                <w:top w:val="none" w:sz="0" w:space="0" w:color="auto"/>
                <w:left w:val="none" w:sz="0" w:space="0" w:color="auto"/>
                <w:bottom w:val="none" w:sz="0" w:space="0" w:color="auto"/>
                <w:right w:val="none" w:sz="0" w:space="0" w:color="auto"/>
              </w:divBdr>
            </w:div>
            <w:div w:id="1445661019">
              <w:marLeft w:val="0"/>
              <w:marRight w:val="0"/>
              <w:marTop w:val="0"/>
              <w:marBottom w:val="0"/>
              <w:divBdr>
                <w:top w:val="none" w:sz="0" w:space="0" w:color="auto"/>
                <w:left w:val="none" w:sz="0" w:space="0" w:color="auto"/>
                <w:bottom w:val="none" w:sz="0" w:space="0" w:color="auto"/>
                <w:right w:val="none" w:sz="0" w:space="0" w:color="auto"/>
              </w:divBdr>
            </w:div>
            <w:div w:id="1445661022">
              <w:marLeft w:val="0"/>
              <w:marRight w:val="0"/>
              <w:marTop w:val="0"/>
              <w:marBottom w:val="0"/>
              <w:divBdr>
                <w:top w:val="none" w:sz="0" w:space="0" w:color="auto"/>
                <w:left w:val="none" w:sz="0" w:space="0" w:color="auto"/>
                <w:bottom w:val="none" w:sz="0" w:space="0" w:color="auto"/>
                <w:right w:val="none" w:sz="0" w:space="0" w:color="auto"/>
              </w:divBdr>
            </w:div>
            <w:div w:id="1445661027">
              <w:marLeft w:val="0"/>
              <w:marRight w:val="0"/>
              <w:marTop w:val="0"/>
              <w:marBottom w:val="0"/>
              <w:divBdr>
                <w:top w:val="none" w:sz="0" w:space="0" w:color="auto"/>
                <w:left w:val="none" w:sz="0" w:space="0" w:color="auto"/>
                <w:bottom w:val="none" w:sz="0" w:space="0" w:color="auto"/>
                <w:right w:val="none" w:sz="0" w:space="0" w:color="auto"/>
              </w:divBdr>
            </w:div>
            <w:div w:id="1445661028">
              <w:marLeft w:val="0"/>
              <w:marRight w:val="0"/>
              <w:marTop w:val="0"/>
              <w:marBottom w:val="0"/>
              <w:divBdr>
                <w:top w:val="none" w:sz="0" w:space="0" w:color="auto"/>
                <w:left w:val="none" w:sz="0" w:space="0" w:color="auto"/>
                <w:bottom w:val="none" w:sz="0" w:space="0" w:color="auto"/>
                <w:right w:val="none" w:sz="0" w:space="0" w:color="auto"/>
              </w:divBdr>
            </w:div>
            <w:div w:id="1445661029">
              <w:marLeft w:val="0"/>
              <w:marRight w:val="0"/>
              <w:marTop w:val="0"/>
              <w:marBottom w:val="0"/>
              <w:divBdr>
                <w:top w:val="none" w:sz="0" w:space="0" w:color="auto"/>
                <w:left w:val="none" w:sz="0" w:space="0" w:color="auto"/>
                <w:bottom w:val="none" w:sz="0" w:space="0" w:color="auto"/>
                <w:right w:val="none" w:sz="0" w:space="0" w:color="auto"/>
              </w:divBdr>
            </w:div>
            <w:div w:id="1445661037">
              <w:marLeft w:val="0"/>
              <w:marRight w:val="0"/>
              <w:marTop w:val="0"/>
              <w:marBottom w:val="0"/>
              <w:divBdr>
                <w:top w:val="none" w:sz="0" w:space="0" w:color="auto"/>
                <w:left w:val="none" w:sz="0" w:space="0" w:color="auto"/>
                <w:bottom w:val="none" w:sz="0" w:space="0" w:color="auto"/>
                <w:right w:val="none" w:sz="0" w:space="0" w:color="auto"/>
              </w:divBdr>
            </w:div>
            <w:div w:id="144566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3904</Words>
  <Characters>22259</Characters>
  <Application>Microsoft Office Outlook</Application>
  <DocSecurity>0</DocSecurity>
  <Lines>0</Lines>
  <Paragraphs>0</Paragraphs>
  <ScaleCrop>false</ScaleCrop>
  <Company>SEVİM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edanur</cp:lastModifiedBy>
  <cp:revision>3</cp:revision>
  <dcterms:created xsi:type="dcterms:W3CDTF">2010-05-08T17:08:00Z</dcterms:created>
  <dcterms:modified xsi:type="dcterms:W3CDTF">2010-08-29T16:02:00Z</dcterms:modified>
</cp:coreProperties>
</file>